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80CC0" w14:textId="77777777" w:rsidR="008B65AB" w:rsidRDefault="008B65AB" w:rsidP="008B65AB">
      <w:pPr>
        <w:jc w:val="center"/>
        <w:rPr>
          <w:b/>
          <w:color w:val="000000"/>
          <w:lang w:val="uk-UA"/>
        </w:rPr>
      </w:pPr>
      <w:r w:rsidRPr="00430432">
        <w:rPr>
          <w:b/>
          <w:color w:val="000000"/>
          <w:lang w:val="uk-UA"/>
        </w:rPr>
        <w:t xml:space="preserve">КОМУНАЛЬНИЙ </w:t>
      </w:r>
      <w:r>
        <w:rPr>
          <w:b/>
          <w:color w:val="000000"/>
          <w:lang w:val="uk-UA"/>
        </w:rPr>
        <w:t xml:space="preserve">ЗАКЛАД ПОЗАШКІЛЬНОЇ ОСВІТИ </w:t>
      </w:r>
    </w:p>
    <w:p w14:paraId="3F6DEABB" w14:textId="77777777" w:rsidR="008B65AB" w:rsidRDefault="008B65AB" w:rsidP="008B65AB">
      <w:pPr>
        <w:jc w:val="center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“</w:t>
      </w:r>
      <w:r w:rsidRPr="00430432">
        <w:rPr>
          <w:b/>
          <w:color w:val="000000"/>
          <w:lang w:val="uk-UA"/>
        </w:rPr>
        <w:t xml:space="preserve">ДНІПРОПЕТРОВСЬКИЙ </w:t>
      </w:r>
      <w:r w:rsidRPr="000678CE">
        <w:rPr>
          <w:b/>
          <w:color w:val="000000"/>
          <w:lang w:val="uk-UA"/>
        </w:rPr>
        <w:t>ОБЛАСНИЙ ЦЕНТР НАУКОВО-ТЕХН</w:t>
      </w:r>
      <w:r w:rsidRPr="00430432">
        <w:rPr>
          <w:b/>
          <w:color w:val="000000"/>
          <w:lang w:val="uk-UA"/>
        </w:rPr>
        <w:t>І</w:t>
      </w:r>
      <w:r w:rsidRPr="000678CE">
        <w:rPr>
          <w:b/>
          <w:color w:val="000000"/>
          <w:lang w:val="uk-UA"/>
        </w:rPr>
        <w:t>ЧНО</w:t>
      </w:r>
      <w:r w:rsidRPr="00430432">
        <w:rPr>
          <w:b/>
          <w:color w:val="000000"/>
          <w:lang w:val="uk-UA"/>
        </w:rPr>
        <w:t>Ї ТВОРЧОСТІ ТА ІНФОРМАЦІЙНИХ ТЕХНОЛОГІЙ УЧНІВСЬКОЇ МОЛОДІ”</w:t>
      </w:r>
      <w:r>
        <w:rPr>
          <w:b/>
          <w:color w:val="000000"/>
          <w:lang w:val="uk-UA"/>
        </w:rPr>
        <w:t xml:space="preserve"> ДНІПРОПЕТРОВСЬКОЇ ОБЛАСНОЇ РАДИ”</w:t>
      </w:r>
    </w:p>
    <w:p w14:paraId="76D2DE9F" w14:textId="77777777" w:rsidR="008B65AB" w:rsidRDefault="008B65AB" w:rsidP="008B65AB">
      <w:pPr>
        <w:jc w:val="center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 xml:space="preserve">(КЗПО “ДОЦНТТ та ІТУМ” ДОР”) </w:t>
      </w:r>
    </w:p>
    <w:p w14:paraId="0625D2B6" w14:textId="77777777" w:rsidR="008B65AB" w:rsidRDefault="008B65AB" w:rsidP="0027744A">
      <w:pPr>
        <w:jc w:val="center"/>
        <w:rPr>
          <w:b/>
          <w:bCs/>
          <w:spacing w:val="60"/>
          <w:sz w:val="36"/>
          <w:szCs w:val="36"/>
          <w:lang w:val="uk-UA"/>
        </w:rPr>
      </w:pPr>
    </w:p>
    <w:p w14:paraId="65063051" w14:textId="19FCEF8A" w:rsidR="0027744A" w:rsidRPr="0027744A" w:rsidRDefault="0027744A" w:rsidP="0027744A">
      <w:pPr>
        <w:jc w:val="center"/>
        <w:rPr>
          <w:b/>
          <w:bCs/>
          <w:spacing w:val="60"/>
          <w:sz w:val="36"/>
          <w:szCs w:val="36"/>
          <w:lang w:val="uk-UA"/>
        </w:rPr>
      </w:pPr>
      <w:r w:rsidRPr="0027744A">
        <w:rPr>
          <w:b/>
          <w:bCs/>
          <w:spacing w:val="60"/>
          <w:sz w:val="36"/>
          <w:szCs w:val="36"/>
          <w:lang w:val="uk-UA"/>
        </w:rPr>
        <w:t>НАКАЗ</w:t>
      </w:r>
    </w:p>
    <w:p w14:paraId="39788F6F" w14:textId="77777777" w:rsidR="0027744A" w:rsidRDefault="0027744A"/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2"/>
        <w:gridCol w:w="2415"/>
        <w:gridCol w:w="3247"/>
      </w:tblGrid>
      <w:tr w:rsidR="003D154A" w14:paraId="789B7F79" w14:textId="77777777" w:rsidTr="00CB0E6C">
        <w:trPr>
          <w:trHeight w:val="416"/>
        </w:trPr>
        <w:tc>
          <w:tcPr>
            <w:tcW w:w="3552" w:type="dxa"/>
          </w:tcPr>
          <w:p w14:paraId="61236067" w14:textId="28F6536B" w:rsidR="003D154A" w:rsidRPr="00CB4379" w:rsidRDefault="00E565A8" w:rsidP="00FA610C">
            <w:pPr>
              <w:spacing w:before="60" w:after="60"/>
              <w:rPr>
                <w:sz w:val="22"/>
                <w:u w:val="single"/>
                <w:lang w:val="uk-UA"/>
              </w:rPr>
            </w:pPr>
            <w:r w:rsidRPr="00954B5A">
              <w:rPr>
                <w:sz w:val="28"/>
                <w:szCs w:val="28"/>
                <w:u w:val="single"/>
                <w:lang w:val="uk-UA"/>
              </w:rPr>
              <w:t>    </w:t>
            </w:r>
            <w:r w:rsidR="006975EF">
              <w:rPr>
                <w:sz w:val="28"/>
                <w:szCs w:val="28"/>
                <w:u w:val="single"/>
                <w:lang w:val="uk-UA"/>
              </w:rPr>
              <w:t>11</w:t>
            </w:r>
            <w:r w:rsidR="00954B5A" w:rsidRPr="00954B5A">
              <w:rPr>
                <w:sz w:val="28"/>
                <w:szCs w:val="28"/>
                <w:u w:val="single"/>
                <w:lang w:val="uk-UA"/>
              </w:rPr>
              <w:t>.03</w:t>
            </w:r>
            <w:r w:rsidR="00CB4379" w:rsidRPr="00954B5A">
              <w:rPr>
                <w:sz w:val="28"/>
                <w:szCs w:val="28"/>
                <w:u w:val="single"/>
                <w:lang w:val="uk-UA"/>
              </w:rPr>
              <w:t>.</w:t>
            </w:r>
            <w:r w:rsidR="006975EF">
              <w:rPr>
                <w:sz w:val="28"/>
                <w:szCs w:val="28"/>
                <w:u w:val="single"/>
                <w:lang w:val="uk-UA"/>
              </w:rPr>
              <w:t>2026</w:t>
            </w:r>
            <w:r w:rsidR="003D154A" w:rsidRPr="00954B5A">
              <w:rPr>
                <w:sz w:val="28"/>
                <w:szCs w:val="28"/>
                <w:u w:val="single"/>
                <w:lang w:val="uk-UA"/>
              </w:rPr>
              <w:t xml:space="preserve"> р.</w:t>
            </w:r>
            <w:r w:rsidR="00CB4379" w:rsidRPr="00954B5A">
              <w:rPr>
                <w:sz w:val="28"/>
                <w:szCs w:val="28"/>
                <w:u w:val="single"/>
                <w:lang w:val="uk-UA"/>
              </w:rPr>
              <w:t>    </w:t>
            </w:r>
          </w:p>
        </w:tc>
        <w:tc>
          <w:tcPr>
            <w:tcW w:w="2415" w:type="dxa"/>
          </w:tcPr>
          <w:p w14:paraId="25362969" w14:textId="77777777" w:rsidR="003D154A" w:rsidRDefault="003D154A" w:rsidP="00FA610C">
            <w:pPr>
              <w:jc w:val="center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м. Дніпро</w:t>
            </w:r>
          </w:p>
        </w:tc>
        <w:tc>
          <w:tcPr>
            <w:tcW w:w="3247" w:type="dxa"/>
          </w:tcPr>
          <w:p w14:paraId="29DF5A64" w14:textId="653F4180" w:rsidR="003D154A" w:rsidRPr="00D2049C" w:rsidRDefault="003D154A" w:rsidP="00CB4379">
            <w:pPr>
              <w:spacing w:before="60" w:after="60"/>
              <w:jc w:val="right"/>
              <w:rPr>
                <w:sz w:val="28"/>
                <w:szCs w:val="28"/>
                <w:lang w:val="uk-UA"/>
              </w:rPr>
            </w:pPr>
            <w:r w:rsidRPr="00D2049C">
              <w:rPr>
                <w:sz w:val="28"/>
                <w:szCs w:val="28"/>
                <w:lang w:val="uk-UA"/>
              </w:rPr>
              <w:t>№</w:t>
            </w:r>
            <w:r w:rsidRPr="00CB4379">
              <w:rPr>
                <w:sz w:val="28"/>
                <w:szCs w:val="28"/>
                <w:u w:val="single"/>
                <w:lang w:val="uk-UA"/>
              </w:rPr>
              <w:t xml:space="preserve"> </w:t>
            </w:r>
            <w:r w:rsidR="00E565A8">
              <w:rPr>
                <w:sz w:val="28"/>
                <w:szCs w:val="28"/>
                <w:u w:val="single"/>
                <w:lang w:val="uk-UA"/>
              </w:rPr>
              <w:t>    </w:t>
            </w:r>
            <w:r w:rsidR="006975EF">
              <w:rPr>
                <w:sz w:val="28"/>
                <w:szCs w:val="28"/>
                <w:u w:val="single"/>
                <w:lang w:val="uk-UA"/>
              </w:rPr>
              <w:t>40</w:t>
            </w:r>
            <w:r w:rsidR="00CB4379" w:rsidRPr="00954B5A">
              <w:rPr>
                <w:sz w:val="28"/>
                <w:szCs w:val="28"/>
                <w:u w:val="single"/>
                <w:lang w:val="uk-UA"/>
              </w:rPr>
              <w:t> </w:t>
            </w:r>
            <w:r w:rsidR="00CB4379">
              <w:rPr>
                <w:sz w:val="28"/>
                <w:szCs w:val="28"/>
                <w:u w:val="single"/>
                <w:lang w:val="uk-UA"/>
              </w:rPr>
              <w:t>    </w:t>
            </w:r>
          </w:p>
        </w:tc>
      </w:tr>
    </w:tbl>
    <w:p w14:paraId="325446F8" w14:textId="77777777" w:rsidR="00633619" w:rsidRPr="0090317B" w:rsidRDefault="00633619" w:rsidP="00362434">
      <w:pPr>
        <w:tabs>
          <w:tab w:val="left" w:pos="851"/>
        </w:tabs>
        <w:jc w:val="both"/>
        <w:rPr>
          <w:sz w:val="8"/>
          <w:szCs w:val="8"/>
          <w:lang w:val="uk-UA"/>
        </w:rPr>
      </w:pPr>
    </w:p>
    <w:tbl>
      <w:tblPr>
        <w:tblpPr w:leftFromText="180" w:rightFromText="180" w:vertAnchor="text" w:tblpY="1"/>
        <w:tblOverlap w:val="never"/>
        <w:tblW w:w="4139" w:type="dxa"/>
        <w:tblLook w:val="04A0" w:firstRow="1" w:lastRow="0" w:firstColumn="1" w:lastColumn="0" w:noHBand="0" w:noVBand="1"/>
      </w:tblPr>
      <w:tblGrid>
        <w:gridCol w:w="4139"/>
      </w:tblGrid>
      <w:tr w:rsidR="004B1CD0" w14:paraId="747AE4A9" w14:textId="77777777" w:rsidTr="00FC604B">
        <w:tc>
          <w:tcPr>
            <w:tcW w:w="4139" w:type="dxa"/>
          </w:tcPr>
          <w:p w14:paraId="56651BB2" w14:textId="095EAEFE" w:rsidR="00FE052F" w:rsidRDefault="00F07599" w:rsidP="00FC604B">
            <w:pPr>
              <w:spacing w:line="216" w:lineRule="auto"/>
              <w:jc w:val="both"/>
              <w:rPr>
                <w:sz w:val="28"/>
                <w:szCs w:val="28"/>
                <w:lang w:val="uk-UA"/>
              </w:rPr>
            </w:pPr>
            <w:bookmarkStart w:id="0" w:name="_Hlk159929502"/>
            <w:r w:rsidRPr="0090317B">
              <w:rPr>
                <w:sz w:val="28"/>
                <w:szCs w:val="28"/>
                <w:lang w:val="uk-UA"/>
              </w:rPr>
              <w:t xml:space="preserve">Про підсумки проведення </w:t>
            </w:r>
            <w:r w:rsidR="0032703B">
              <w:rPr>
                <w:sz w:val="28"/>
                <w:szCs w:val="28"/>
                <w:lang w:val="uk-UA"/>
              </w:rPr>
              <w:t xml:space="preserve">обласного конкурсу </w:t>
            </w:r>
            <w:r w:rsidR="00FE052F">
              <w:rPr>
                <w:sz w:val="28"/>
                <w:szCs w:val="28"/>
                <w:lang w:val="uk-UA"/>
              </w:rPr>
              <w:t xml:space="preserve"> </w:t>
            </w:r>
          </w:p>
          <w:p w14:paraId="42B3BB8C" w14:textId="372E4C00" w:rsidR="00B6273A" w:rsidRDefault="007D134B" w:rsidP="007D134B">
            <w:pPr>
              <w:spacing w:line="21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 </w:t>
            </w:r>
            <w:r w:rsidR="007749D4">
              <w:rPr>
                <w:sz w:val="28"/>
                <w:szCs w:val="28"/>
                <w:lang w:val="uk-UA"/>
              </w:rPr>
              <w:t>інформаційних технологій</w:t>
            </w:r>
          </w:p>
          <w:p w14:paraId="062660DD" w14:textId="4B2E7A15" w:rsidR="007749D4" w:rsidRPr="007749D4" w:rsidRDefault="007749D4" w:rsidP="007D134B">
            <w:pPr>
              <w:spacing w:line="216" w:lineRule="auto"/>
              <w:jc w:val="both"/>
              <w:rPr>
                <w:sz w:val="28"/>
                <w:szCs w:val="28"/>
                <w:lang w:val="uk-UA"/>
              </w:rPr>
            </w:pPr>
            <w:r w:rsidRPr="00DB688D">
              <w:rPr>
                <w:bCs/>
                <w:color w:val="000000"/>
                <w:sz w:val="28"/>
                <w:szCs w:val="28"/>
                <w:lang w:val="uk-UA"/>
              </w:rPr>
              <w:t>“</w:t>
            </w:r>
            <w:r w:rsidR="00281B9D" w:rsidRPr="000C5C94">
              <w:rPr>
                <w:sz w:val="28"/>
                <w:szCs w:val="28"/>
                <w:lang w:val="en-US"/>
              </w:rPr>
              <w:t>Scratch</w:t>
            </w:r>
            <w:r w:rsidR="00281B9D" w:rsidRPr="000C5C94">
              <w:rPr>
                <w:sz w:val="28"/>
                <w:szCs w:val="28"/>
              </w:rPr>
              <w:t xml:space="preserve"> - скетч</w:t>
            </w:r>
            <w:r w:rsidRPr="00DB688D">
              <w:rPr>
                <w:bCs/>
                <w:color w:val="000000"/>
                <w:sz w:val="28"/>
                <w:szCs w:val="28"/>
                <w:lang w:val="uk-UA"/>
              </w:rPr>
              <w:t>”</w:t>
            </w:r>
          </w:p>
          <w:p w14:paraId="52A73A78" w14:textId="4C21AB41" w:rsidR="007D134B" w:rsidRPr="00B6273A" w:rsidRDefault="007D134B" w:rsidP="007D134B">
            <w:pPr>
              <w:spacing w:line="216" w:lineRule="auto"/>
              <w:jc w:val="both"/>
              <w:rPr>
                <w:sz w:val="8"/>
                <w:szCs w:val="8"/>
                <w:lang w:val="uk-UA"/>
              </w:rPr>
            </w:pPr>
          </w:p>
        </w:tc>
      </w:tr>
    </w:tbl>
    <w:bookmarkEnd w:id="0"/>
    <w:p w14:paraId="55B6643A" w14:textId="563EE15B" w:rsidR="0071772A" w:rsidRPr="00DB688D" w:rsidRDefault="00FC604B" w:rsidP="00ED7B7A">
      <w:pPr>
        <w:ind w:firstLine="708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textWrapping" w:clear="all"/>
      </w:r>
      <w:r w:rsidR="00FE052F">
        <w:rPr>
          <w:sz w:val="28"/>
          <w:szCs w:val="28"/>
          <w:lang w:val="uk-UA"/>
        </w:rPr>
        <w:t xml:space="preserve">         </w:t>
      </w:r>
      <w:r w:rsidR="00A96999" w:rsidRPr="00DB688D">
        <w:rPr>
          <w:sz w:val="28"/>
          <w:szCs w:val="28"/>
          <w:lang w:val="uk-UA"/>
        </w:rPr>
        <w:t xml:space="preserve">Керуючись </w:t>
      </w:r>
      <w:r w:rsidR="00962472">
        <w:rPr>
          <w:sz w:val="28"/>
          <w:szCs w:val="28"/>
          <w:lang w:val="uk-UA"/>
        </w:rPr>
        <w:t xml:space="preserve">   </w:t>
      </w:r>
      <w:r w:rsidR="00A96999" w:rsidRPr="00DB688D">
        <w:rPr>
          <w:sz w:val="28"/>
          <w:szCs w:val="28"/>
          <w:lang w:val="uk-UA"/>
        </w:rPr>
        <w:t xml:space="preserve">наказом </w:t>
      </w:r>
      <w:r w:rsidR="00962472">
        <w:rPr>
          <w:sz w:val="28"/>
          <w:szCs w:val="28"/>
          <w:lang w:val="uk-UA"/>
        </w:rPr>
        <w:t xml:space="preserve">    </w:t>
      </w:r>
      <w:r w:rsidR="00150E92" w:rsidRPr="00DB688D">
        <w:rPr>
          <w:bCs/>
          <w:color w:val="000000"/>
          <w:sz w:val="28"/>
          <w:szCs w:val="28"/>
          <w:lang w:val="uk-UA"/>
        </w:rPr>
        <w:t>комунального</w:t>
      </w:r>
      <w:r w:rsidR="00962472">
        <w:rPr>
          <w:bCs/>
          <w:color w:val="000000"/>
          <w:sz w:val="28"/>
          <w:szCs w:val="28"/>
          <w:lang w:val="uk-UA"/>
        </w:rPr>
        <w:t xml:space="preserve"> </w:t>
      </w:r>
      <w:r w:rsidR="00150E92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962472">
        <w:rPr>
          <w:bCs/>
          <w:color w:val="000000"/>
          <w:sz w:val="28"/>
          <w:szCs w:val="28"/>
          <w:lang w:val="uk-UA"/>
        </w:rPr>
        <w:t xml:space="preserve">  </w:t>
      </w:r>
      <w:r w:rsidR="00150E92" w:rsidRPr="00DB688D">
        <w:rPr>
          <w:bCs/>
          <w:color w:val="000000"/>
          <w:sz w:val="28"/>
          <w:szCs w:val="28"/>
          <w:lang w:val="uk-UA"/>
        </w:rPr>
        <w:t xml:space="preserve">закладу </w:t>
      </w:r>
      <w:r w:rsidR="00962472">
        <w:rPr>
          <w:bCs/>
          <w:color w:val="000000"/>
          <w:sz w:val="28"/>
          <w:szCs w:val="28"/>
          <w:lang w:val="uk-UA"/>
        </w:rPr>
        <w:t xml:space="preserve">  </w:t>
      </w:r>
      <w:r w:rsidR="00150E92" w:rsidRPr="00DB688D">
        <w:rPr>
          <w:bCs/>
          <w:color w:val="000000"/>
          <w:sz w:val="28"/>
          <w:szCs w:val="28"/>
          <w:lang w:val="uk-UA"/>
        </w:rPr>
        <w:t xml:space="preserve">позашкільної </w:t>
      </w:r>
      <w:r w:rsidR="00962472">
        <w:rPr>
          <w:bCs/>
          <w:color w:val="000000"/>
          <w:sz w:val="28"/>
          <w:szCs w:val="28"/>
          <w:lang w:val="uk-UA"/>
        </w:rPr>
        <w:t xml:space="preserve">   </w:t>
      </w:r>
      <w:r w:rsidR="00150E92" w:rsidRPr="00DB688D">
        <w:rPr>
          <w:bCs/>
          <w:color w:val="000000"/>
          <w:sz w:val="28"/>
          <w:szCs w:val="28"/>
          <w:lang w:val="uk-UA"/>
        </w:rPr>
        <w:t xml:space="preserve">освіти </w:t>
      </w:r>
    </w:p>
    <w:p w14:paraId="294EF99B" w14:textId="6E5FB1AF" w:rsidR="00413339" w:rsidRPr="00DB688D" w:rsidRDefault="0071772A" w:rsidP="00925557">
      <w:pPr>
        <w:pStyle w:val="af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688D">
        <w:rPr>
          <w:bCs/>
          <w:color w:val="000000"/>
          <w:sz w:val="28"/>
          <w:szCs w:val="28"/>
          <w:lang w:val="uk-UA"/>
        </w:rPr>
        <w:t>“</w:t>
      </w:r>
      <w:r w:rsidR="00150E92" w:rsidRPr="00DB688D">
        <w:rPr>
          <w:bCs/>
          <w:color w:val="000000"/>
          <w:sz w:val="28"/>
          <w:szCs w:val="28"/>
          <w:lang w:val="uk-UA"/>
        </w:rPr>
        <w:t>Дніпропетровський обласний центр науково-технічної творчості та інформаційних технологій учнівської молоді</w:t>
      </w:r>
      <w:r w:rsidRPr="00DB688D">
        <w:rPr>
          <w:bCs/>
          <w:color w:val="000000"/>
          <w:sz w:val="28"/>
          <w:szCs w:val="28"/>
          <w:lang w:val="uk-UA"/>
        </w:rPr>
        <w:t>” Д</w:t>
      </w:r>
      <w:r w:rsidR="001630E1" w:rsidRPr="00DB688D">
        <w:rPr>
          <w:bCs/>
          <w:color w:val="000000"/>
          <w:sz w:val="28"/>
          <w:szCs w:val="28"/>
          <w:lang w:val="uk-UA"/>
        </w:rPr>
        <w:t>ніпропетровської</w:t>
      </w:r>
      <w:r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1630E1" w:rsidRPr="00DB688D">
        <w:rPr>
          <w:bCs/>
          <w:color w:val="000000"/>
          <w:sz w:val="28"/>
          <w:szCs w:val="28"/>
          <w:lang w:val="uk-UA"/>
        </w:rPr>
        <w:t>обласної ради</w:t>
      </w:r>
      <w:r w:rsidRPr="00DB688D">
        <w:rPr>
          <w:bCs/>
          <w:color w:val="000000"/>
          <w:sz w:val="28"/>
          <w:szCs w:val="28"/>
          <w:lang w:val="uk-UA"/>
        </w:rPr>
        <w:t>”</w:t>
      </w:r>
      <w:r w:rsidR="0048163A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D52BD1" w:rsidRPr="00DB688D">
        <w:rPr>
          <w:bCs/>
          <w:color w:val="000000"/>
          <w:sz w:val="28"/>
          <w:szCs w:val="28"/>
          <w:lang w:val="uk-UA"/>
        </w:rPr>
        <w:t>від</w:t>
      </w:r>
      <w:r w:rsidR="0048163A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6975EF">
        <w:rPr>
          <w:bCs/>
          <w:sz w:val="28"/>
          <w:szCs w:val="28"/>
          <w:lang w:val="uk-UA"/>
        </w:rPr>
        <w:t>02</w:t>
      </w:r>
      <w:r w:rsidR="0048163A" w:rsidRPr="00925557">
        <w:rPr>
          <w:bCs/>
          <w:sz w:val="28"/>
          <w:szCs w:val="28"/>
          <w:lang w:val="uk-UA"/>
        </w:rPr>
        <w:t xml:space="preserve"> </w:t>
      </w:r>
      <w:r w:rsidR="006975EF">
        <w:rPr>
          <w:bCs/>
          <w:sz w:val="28"/>
          <w:szCs w:val="28"/>
          <w:lang w:val="uk-UA"/>
        </w:rPr>
        <w:t>березня</w:t>
      </w:r>
      <w:r w:rsidR="0048163A" w:rsidRPr="00925557">
        <w:rPr>
          <w:bCs/>
          <w:sz w:val="28"/>
          <w:szCs w:val="28"/>
          <w:lang w:val="uk-UA"/>
        </w:rPr>
        <w:t xml:space="preserve"> </w:t>
      </w:r>
      <w:r w:rsidR="006975EF">
        <w:rPr>
          <w:bCs/>
          <w:sz w:val="28"/>
          <w:szCs w:val="28"/>
          <w:lang w:val="uk-UA"/>
        </w:rPr>
        <w:t>2026</w:t>
      </w:r>
      <w:r w:rsidR="0048163A" w:rsidRPr="00925557">
        <w:rPr>
          <w:bCs/>
          <w:sz w:val="28"/>
          <w:szCs w:val="28"/>
          <w:lang w:val="uk-UA"/>
        </w:rPr>
        <w:t xml:space="preserve"> </w:t>
      </w:r>
      <w:r w:rsidR="001A01B4" w:rsidRPr="00925557">
        <w:rPr>
          <w:bCs/>
          <w:sz w:val="28"/>
          <w:szCs w:val="28"/>
          <w:lang w:val="uk-UA"/>
        </w:rPr>
        <w:t>року</w:t>
      </w:r>
      <w:r w:rsidR="0048163A" w:rsidRPr="00925557">
        <w:rPr>
          <w:bCs/>
          <w:sz w:val="28"/>
          <w:szCs w:val="28"/>
          <w:lang w:val="uk-UA"/>
        </w:rPr>
        <w:t xml:space="preserve"> </w:t>
      </w:r>
      <w:r w:rsidR="00191B91" w:rsidRPr="00925557">
        <w:rPr>
          <w:bCs/>
          <w:sz w:val="28"/>
          <w:szCs w:val="28"/>
          <w:lang w:val="uk-UA"/>
        </w:rPr>
        <w:t>№</w:t>
      </w:r>
      <w:r w:rsidR="000F1512" w:rsidRPr="00925557">
        <w:rPr>
          <w:bCs/>
          <w:sz w:val="28"/>
          <w:szCs w:val="28"/>
          <w:lang w:val="uk-UA"/>
        </w:rPr>
        <w:t xml:space="preserve"> </w:t>
      </w:r>
      <w:r w:rsidR="006975EF">
        <w:rPr>
          <w:bCs/>
          <w:sz w:val="28"/>
          <w:szCs w:val="28"/>
          <w:lang w:val="uk-UA"/>
        </w:rPr>
        <w:t>34</w:t>
      </w:r>
      <w:r w:rsidR="000F1512" w:rsidRPr="00925557">
        <w:rPr>
          <w:bCs/>
          <w:sz w:val="28"/>
          <w:szCs w:val="28"/>
          <w:lang w:val="uk-UA"/>
        </w:rPr>
        <w:t xml:space="preserve"> </w:t>
      </w:r>
      <w:r w:rsidR="001A01B4" w:rsidRPr="00DB688D">
        <w:rPr>
          <w:sz w:val="28"/>
          <w:szCs w:val="28"/>
          <w:lang w:val="uk-UA"/>
        </w:rPr>
        <w:t>“Про ор</w:t>
      </w:r>
      <w:r w:rsidR="00925557">
        <w:rPr>
          <w:sz w:val="28"/>
          <w:szCs w:val="28"/>
          <w:lang w:val="uk-UA"/>
        </w:rPr>
        <w:t>ганізацію та</w:t>
      </w:r>
      <w:r w:rsidR="00FE052F">
        <w:rPr>
          <w:sz w:val="28"/>
          <w:szCs w:val="28"/>
          <w:lang w:val="uk-UA"/>
        </w:rPr>
        <w:t xml:space="preserve"> проведення </w:t>
      </w:r>
      <w:r w:rsidR="00B6273A">
        <w:rPr>
          <w:sz w:val="28"/>
          <w:szCs w:val="28"/>
          <w:lang w:val="uk-UA"/>
        </w:rPr>
        <w:t xml:space="preserve">обласного конкурсу </w:t>
      </w:r>
      <w:r w:rsidR="007D134B">
        <w:rPr>
          <w:sz w:val="28"/>
          <w:szCs w:val="28"/>
          <w:lang w:val="uk-UA"/>
        </w:rPr>
        <w:t xml:space="preserve">з </w:t>
      </w:r>
      <w:r w:rsidR="0053127C">
        <w:rPr>
          <w:sz w:val="28"/>
          <w:szCs w:val="28"/>
          <w:lang w:val="uk-UA"/>
        </w:rPr>
        <w:t xml:space="preserve"> інформаційних технологій </w:t>
      </w:r>
      <w:r w:rsidR="0053127C" w:rsidRPr="00DB688D">
        <w:rPr>
          <w:bCs/>
          <w:color w:val="000000"/>
          <w:sz w:val="28"/>
          <w:szCs w:val="28"/>
          <w:lang w:val="uk-UA"/>
        </w:rPr>
        <w:t>“</w:t>
      </w:r>
      <w:r w:rsidR="00281B9D" w:rsidRPr="000C5C94">
        <w:rPr>
          <w:sz w:val="28"/>
          <w:szCs w:val="28"/>
          <w:lang w:val="en-US"/>
        </w:rPr>
        <w:t>Scratch</w:t>
      </w:r>
      <w:r w:rsidR="00281B9D" w:rsidRPr="00281B9D">
        <w:rPr>
          <w:sz w:val="28"/>
          <w:szCs w:val="28"/>
          <w:lang w:val="uk-UA"/>
        </w:rPr>
        <w:t xml:space="preserve"> - скетч</w:t>
      </w:r>
      <w:r w:rsidR="0053127C" w:rsidRPr="00DB688D">
        <w:rPr>
          <w:bCs/>
          <w:color w:val="000000"/>
          <w:sz w:val="28"/>
          <w:szCs w:val="28"/>
          <w:lang w:val="uk-UA"/>
        </w:rPr>
        <w:t>”</w:t>
      </w:r>
      <w:r w:rsidR="007D134B">
        <w:rPr>
          <w:sz w:val="28"/>
          <w:szCs w:val="28"/>
          <w:lang w:val="uk-UA"/>
        </w:rPr>
        <w:t xml:space="preserve">, </w:t>
      </w:r>
      <w:r w:rsidR="00B6273A" w:rsidRPr="00DE119D">
        <w:rPr>
          <w:color w:val="000000"/>
          <w:sz w:val="28"/>
          <w:szCs w:val="28"/>
          <w:lang w:val="uk-UA"/>
        </w:rPr>
        <w:t xml:space="preserve">з метою </w:t>
      </w:r>
      <w:r w:rsidR="00ED7B7A" w:rsidRPr="00ED7B7A">
        <w:rPr>
          <w:sz w:val="28"/>
          <w:szCs w:val="28"/>
          <w:lang w:val="uk-UA"/>
        </w:rPr>
        <w:t xml:space="preserve">популяризації програмування серед дітей молодшого та середнього шкільного віку, розвитку логічного мислення, творчих здібностей і навичок роботи у середовищі </w:t>
      </w:r>
      <w:r w:rsidR="00ED7B7A" w:rsidRPr="00470597">
        <w:rPr>
          <w:sz w:val="28"/>
          <w:szCs w:val="28"/>
        </w:rPr>
        <w:t>Scratch</w:t>
      </w:r>
      <w:r w:rsidR="00925557">
        <w:rPr>
          <w:sz w:val="28"/>
          <w:szCs w:val="28"/>
          <w:lang w:val="uk-UA"/>
        </w:rPr>
        <w:t xml:space="preserve"> </w:t>
      </w:r>
      <w:r w:rsidR="006975EF">
        <w:rPr>
          <w:sz w:val="28"/>
          <w:szCs w:val="28"/>
          <w:lang w:val="uk-UA"/>
        </w:rPr>
        <w:t>10</w:t>
      </w:r>
      <w:r w:rsidR="00281B9D">
        <w:rPr>
          <w:sz w:val="28"/>
          <w:szCs w:val="28"/>
          <w:lang w:val="uk-UA"/>
        </w:rPr>
        <w:t xml:space="preserve"> березня</w:t>
      </w:r>
      <w:r w:rsidR="007D134B" w:rsidRPr="00DB688D">
        <w:rPr>
          <w:sz w:val="28"/>
          <w:szCs w:val="28"/>
          <w:lang w:val="uk-UA"/>
        </w:rPr>
        <w:t xml:space="preserve"> </w:t>
      </w:r>
      <w:r w:rsidR="006975EF">
        <w:rPr>
          <w:sz w:val="28"/>
          <w:szCs w:val="28"/>
          <w:lang w:val="uk-UA"/>
        </w:rPr>
        <w:t>2026</w:t>
      </w:r>
      <w:r w:rsidR="007D134B" w:rsidRPr="00DB688D">
        <w:rPr>
          <w:sz w:val="28"/>
          <w:szCs w:val="28"/>
          <w:lang w:val="uk-UA"/>
        </w:rPr>
        <w:t xml:space="preserve"> року </w:t>
      </w:r>
      <w:r w:rsidR="0053127C">
        <w:rPr>
          <w:sz w:val="28"/>
          <w:szCs w:val="28"/>
          <w:lang w:val="uk-UA"/>
        </w:rPr>
        <w:t>було проведено цей</w:t>
      </w:r>
      <w:r w:rsidR="007D134B">
        <w:rPr>
          <w:sz w:val="28"/>
          <w:szCs w:val="28"/>
          <w:lang w:val="uk-UA"/>
        </w:rPr>
        <w:t xml:space="preserve"> конкурс  </w:t>
      </w:r>
      <w:r w:rsidR="00B6273A" w:rsidRPr="00DB688D">
        <w:rPr>
          <w:sz w:val="28"/>
          <w:szCs w:val="28"/>
          <w:lang w:val="uk-UA"/>
        </w:rPr>
        <w:t xml:space="preserve"> </w:t>
      </w:r>
      <w:r w:rsidR="00FE052F" w:rsidRPr="00DB688D">
        <w:rPr>
          <w:sz w:val="28"/>
          <w:szCs w:val="28"/>
          <w:lang w:val="uk-UA"/>
        </w:rPr>
        <w:t>(далі – Конкурс)</w:t>
      </w:r>
      <w:r w:rsidR="00413339" w:rsidRPr="00DB688D">
        <w:rPr>
          <w:sz w:val="28"/>
          <w:szCs w:val="28"/>
          <w:lang w:val="uk-UA"/>
        </w:rPr>
        <w:t>.</w:t>
      </w:r>
    </w:p>
    <w:p w14:paraId="40B2757A" w14:textId="77777777" w:rsidR="00ED7B7A" w:rsidRDefault="00ED7B7A" w:rsidP="0090317B">
      <w:pPr>
        <w:ind w:firstLine="567"/>
        <w:jc w:val="both"/>
        <w:rPr>
          <w:sz w:val="28"/>
          <w:szCs w:val="28"/>
          <w:lang w:val="uk-UA"/>
        </w:rPr>
      </w:pPr>
    </w:p>
    <w:p w14:paraId="38152959" w14:textId="789DABB9" w:rsidR="0071772A" w:rsidRDefault="00413339" w:rsidP="0090317B">
      <w:pPr>
        <w:ind w:firstLine="567"/>
        <w:jc w:val="both"/>
        <w:rPr>
          <w:sz w:val="28"/>
          <w:szCs w:val="28"/>
          <w:lang w:val="uk-UA"/>
        </w:rPr>
      </w:pPr>
      <w:r w:rsidRPr="00DB688D">
        <w:rPr>
          <w:sz w:val="28"/>
          <w:szCs w:val="28"/>
          <w:lang w:val="uk-UA"/>
        </w:rPr>
        <w:t xml:space="preserve">За </w:t>
      </w:r>
      <w:r w:rsidR="003D4A13">
        <w:rPr>
          <w:sz w:val="28"/>
          <w:szCs w:val="28"/>
          <w:lang w:val="uk-UA"/>
        </w:rPr>
        <w:t>підсумками К</w:t>
      </w:r>
      <w:r w:rsidRPr="00DB688D">
        <w:rPr>
          <w:sz w:val="28"/>
          <w:szCs w:val="28"/>
          <w:lang w:val="uk-UA"/>
        </w:rPr>
        <w:t>онкурсу</w:t>
      </w:r>
    </w:p>
    <w:p w14:paraId="53D1D436" w14:textId="77777777" w:rsidR="0090317B" w:rsidRPr="0090317B" w:rsidRDefault="0090317B" w:rsidP="0090317B">
      <w:pPr>
        <w:ind w:firstLine="567"/>
        <w:jc w:val="both"/>
        <w:rPr>
          <w:sz w:val="8"/>
          <w:szCs w:val="8"/>
          <w:lang w:val="uk-UA"/>
        </w:rPr>
      </w:pPr>
    </w:p>
    <w:p w14:paraId="1757B87C" w14:textId="77777777" w:rsidR="00715CBC" w:rsidRDefault="00715CBC" w:rsidP="0090317B">
      <w:pPr>
        <w:ind w:firstLine="567"/>
        <w:jc w:val="both"/>
        <w:rPr>
          <w:sz w:val="28"/>
          <w:szCs w:val="28"/>
          <w:lang w:val="uk-UA"/>
        </w:rPr>
      </w:pPr>
      <w:r w:rsidRPr="00D82DD7">
        <w:rPr>
          <w:sz w:val="28"/>
          <w:szCs w:val="28"/>
          <w:lang w:val="uk-UA"/>
        </w:rPr>
        <w:t>НАКАЗУЮ:</w:t>
      </w:r>
    </w:p>
    <w:p w14:paraId="10AF3327" w14:textId="77777777" w:rsidR="00A96999" w:rsidRPr="0090317B" w:rsidRDefault="00A96999" w:rsidP="0090317B">
      <w:pPr>
        <w:tabs>
          <w:tab w:val="left" w:pos="851"/>
        </w:tabs>
        <w:jc w:val="both"/>
        <w:rPr>
          <w:sz w:val="8"/>
          <w:szCs w:val="8"/>
          <w:lang w:val="uk-UA"/>
        </w:rPr>
      </w:pPr>
    </w:p>
    <w:p w14:paraId="7C919BA4" w14:textId="760FE06D" w:rsidR="007D134B" w:rsidRPr="007D134B" w:rsidRDefault="00FE052F" w:rsidP="00BC64E4">
      <w:pPr>
        <w:numPr>
          <w:ilvl w:val="0"/>
          <w:numId w:val="9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Завідувачу організаційно-масовим відділом</w:t>
      </w:r>
      <w:r w:rsidR="008942EB" w:rsidRPr="00633619">
        <w:rPr>
          <w:sz w:val="28"/>
          <w:szCs w:val="28"/>
          <w:lang w:val="uk-UA"/>
        </w:rPr>
        <w:t xml:space="preserve"> </w:t>
      </w:r>
      <w:r w:rsidR="008942EB" w:rsidRPr="00633619">
        <w:rPr>
          <w:w w:val="90"/>
          <w:sz w:val="28"/>
          <w:szCs w:val="28"/>
          <w:lang w:val="uk-UA"/>
        </w:rPr>
        <w:t>Центру</w:t>
      </w:r>
      <w:r w:rsidR="008942EB" w:rsidRPr="006336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Олені</w:t>
      </w:r>
      <w:r w:rsidR="00C4594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МОРОЗ</w:t>
      </w:r>
      <w:r w:rsidR="007D134B">
        <w:rPr>
          <w:sz w:val="28"/>
          <w:szCs w:val="28"/>
          <w:lang w:val="uk-UA"/>
        </w:rPr>
        <w:t xml:space="preserve"> </w:t>
      </w:r>
      <w:r w:rsidR="007D134B" w:rsidRPr="007D134B">
        <w:rPr>
          <w:sz w:val="28"/>
          <w:szCs w:val="28"/>
          <w:lang w:val="uk-UA"/>
        </w:rPr>
        <w:t>вжити організаційних заходів</w:t>
      </w:r>
      <w:r w:rsidR="007D134B">
        <w:rPr>
          <w:sz w:val="28"/>
          <w:szCs w:val="28"/>
          <w:lang w:val="uk-UA"/>
        </w:rPr>
        <w:t xml:space="preserve"> щодо нагородження </w:t>
      </w:r>
      <w:r w:rsidR="00952A6F">
        <w:rPr>
          <w:sz w:val="28"/>
          <w:szCs w:val="28"/>
          <w:lang w:val="uk-UA"/>
        </w:rPr>
        <w:t xml:space="preserve">дипломами </w:t>
      </w:r>
      <w:r w:rsidR="007D134B">
        <w:rPr>
          <w:sz w:val="28"/>
          <w:szCs w:val="28"/>
          <w:lang w:val="uk-UA"/>
        </w:rPr>
        <w:t>КЗПО</w:t>
      </w:r>
      <w:r w:rsidR="007D134B" w:rsidRPr="007D134B">
        <w:rPr>
          <w:sz w:val="28"/>
          <w:szCs w:val="28"/>
          <w:lang w:val="uk-UA"/>
        </w:rPr>
        <w:t xml:space="preserve"> </w:t>
      </w:r>
      <w:r w:rsidR="007D134B" w:rsidRPr="007D134B">
        <w:rPr>
          <w:bCs/>
          <w:sz w:val="28"/>
          <w:szCs w:val="28"/>
          <w:lang w:val="uk-UA"/>
        </w:rPr>
        <w:t>“</w:t>
      </w:r>
      <w:r w:rsidR="007D134B" w:rsidRPr="007D134B">
        <w:rPr>
          <w:sz w:val="28"/>
          <w:szCs w:val="28"/>
          <w:lang w:val="uk-UA"/>
        </w:rPr>
        <w:t>ДОЦНТТ та ІТУМ</w:t>
      </w:r>
      <w:r w:rsidR="007D134B" w:rsidRPr="007D134B">
        <w:rPr>
          <w:sz w:val="28"/>
          <w:szCs w:val="28"/>
          <w:shd w:val="clear" w:color="auto" w:fill="FFFFFF"/>
          <w:lang w:val="uk-UA"/>
        </w:rPr>
        <w:t>”</w:t>
      </w:r>
      <w:r w:rsidR="007D134B">
        <w:rPr>
          <w:sz w:val="28"/>
          <w:szCs w:val="28"/>
          <w:shd w:val="clear" w:color="auto" w:fill="FFFFFF"/>
          <w:lang w:val="uk-UA"/>
        </w:rPr>
        <w:t xml:space="preserve"> ДОР</w:t>
      </w:r>
      <w:r w:rsidR="007D134B" w:rsidRPr="007D134B">
        <w:rPr>
          <w:sz w:val="28"/>
          <w:szCs w:val="28"/>
          <w:shd w:val="clear" w:color="auto" w:fill="FFFFFF"/>
          <w:lang w:val="uk-UA"/>
        </w:rPr>
        <w:t>”</w:t>
      </w:r>
      <w:r w:rsidR="007D134B">
        <w:rPr>
          <w:sz w:val="28"/>
          <w:szCs w:val="28"/>
          <w:shd w:val="clear" w:color="auto" w:fill="FFFFFF"/>
          <w:lang w:val="uk-UA"/>
        </w:rPr>
        <w:t xml:space="preserve"> переможців</w:t>
      </w:r>
      <w:r w:rsidR="00BC64E4">
        <w:rPr>
          <w:sz w:val="28"/>
          <w:szCs w:val="28"/>
          <w:shd w:val="clear" w:color="auto" w:fill="FFFFFF"/>
          <w:lang w:val="uk-UA"/>
        </w:rPr>
        <w:t xml:space="preserve"> </w:t>
      </w:r>
      <w:r w:rsidR="007D134B">
        <w:rPr>
          <w:sz w:val="28"/>
          <w:szCs w:val="28"/>
          <w:shd w:val="clear" w:color="auto" w:fill="FFFFFF"/>
          <w:lang w:val="uk-UA"/>
        </w:rPr>
        <w:t>та</w:t>
      </w:r>
      <w:r w:rsidR="007D134B" w:rsidRPr="007D134B">
        <w:rPr>
          <w:sz w:val="28"/>
          <w:szCs w:val="28"/>
          <w:lang w:val="uk-UA"/>
        </w:rPr>
        <w:t xml:space="preserve"> </w:t>
      </w:r>
      <w:r w:rsidR="00952A6F">
        <w:rPr>
          <w:sz w:val="28"/>
          <w:szCs w:val="28"/>
          <w:lang w:val="uk-UA"/>
        </w:rPr>
        <w:t>грамотами КЗПО</w:t>
      </w:r>
      <w:r w:rsidR="00952A6F" w:rsidRPr="007D134B">
        <w:rPr>
          <w:sz w:val="28"/>
          <w:szCs w:val="28"/>
          <w:lang w:val="uk-UA"/>
        </w:rPr>
        <w:t xml:space="preserve"> </w:t>
      </w:r>
      <w:r w:rsidR="00952A6F" w:rsidRPr="007D134B">
        <w:rPr>
          <w:bCs/>
          <w:sz w:val="28"/>
          <w:szCs w:val="28"/>
          <w:lang w:val="uk-UA"/>
        </w:rPr>
        <w:t>“</w:t>
      </w:r>
      <w:r w:rsidR="00952A6F" w:rsidRPr="007D134B">
        <w:rPr>
          <w:sz w:val="28"/>
          <w:szCs w:val="28"/>
          <w:lang w:val="uk-UA"/>
        </w:rPr>
        <w:t>ДОЦНТТ та ІТУМ</w:t>
      </w:r>
      <w:r w:rsidR="00952A6F" w:rsidRPr="007D134B">
        <w:rPr>
          <w:sz w:val="28"/>
          <w:szCs w:val="28"/>
          <w:shd w:val="clear" w:color="auto" w:fill="FFFFFF"/>
          <w:lang w:val="uk-UA"/>
        </w:rPr>
        <w:t>”</w:t>
      </w:r>
      <w:r w:rsidR="00952A6F">
        <w:rPr>
          <w:sz w:val="28"/>
          <w:szCs w:val="28"/>
          <w:shd w:val="clear" w:color="auto" w:fill="FFFFFF"/>
          <w:lang w:val="uk-UA"/>
        </w:rPr>
        <w:t xml:space="preserve"> ДОР</w:t>
      </w:r>
      <w:r w:rsidR="00952A6F" w:rsidRPr="007D134B">
        <w:rPr>
          <w:sz w:val="28"/>
          <w:szCs w:val="28"/>
          <w:shd w:val="clear" w:color="auto" w:fill="FFFFFF"/>
          <w:lang w:val="uk-UA"/>
        </w:rPr>
        <w:t>”</w:t>
      </w:r>
      <w:r w:rsidR="00952A6F">
        <w:rPr>
          <w:sz w:val="28"/>
          <w:szCs w:val="28"/>
          <w:shd w:val="clear" w:color="auto" w:fill="FFFFFF"/>
          <w:lang w:val="uk-UA"/>
        </w:rPr>
        <w:t xml:space="preserve"> </w:t>
      </w:r>
      <w:r w:rsidR="007D134B" w:rsidRPr="007D134B">
        <w:rPr>
          <w:sz w:val="28"/>
          <w:szCs w:val="28"/>
          <w:lang w:val="uk-UA"/>
        </w:rPr>
        <w:t>педагогічних працівник</w:t>
      </w:r>
      <w:r w:rsidR="0053127C">
        <w:rPr>
          <w:sz w:val="28"/>
          <w:szCs w:val="28"/>
          <w:lang w:val="uk-UA"/>
        </w:rPr>
        <w:t>ів закладів загальної середньої та</w:t>
      </w:r>
      <w:r w:rsidR="007D134B" w:rsidRPr="007D134B">
        <w:rPr>
          <w:sz w:val="28"/>
          <w:szCs w:val="28"/>
          <w:lang w:val="uk-UA"/>
        </w:rPr>
        <w:t xml:space="preserve"> позашкільної освіти, які підготували переможців та призерів  </w:t>
      </w:r>
      <w:r w:rsidR="0053127C" w:rsidRPr="007D134B">
        <w:rPr>
          <w:sz w:val="28"/>
          <w:szCs w:val="28"/>
          <w:lang w:val="uk-UA"/>
        </w:rPr>
        <w:t xml:space="preserve">Конкурсу </w:t>
      </w:r>
      <w:r w:rsidR="007D134B" w:rsidRPr="007D134B">
        <w:rPr>
          <w:sz w:val="28"/>
          <w:szCs w:val="28"/>
          <w:lang w:val="uk-UA"/>
        </w:rPr>
        <w:t>відповідно до списку (додаток 1);</w:t>
      </w:r>
    </w:p>
    <w:p w14:paraId="790CE0FB" w14:textId="14119460" w:rsidR="007D134B" w:rsidRDefault="007D134B" w:rsidP="007D134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 Довести до відома керівників закладів позашкільної освіти інформаційну довідку про підсумки проведення та участі вихованців в Конкурсі (додаток 2);</w:t>
      </w:r>
    </w:p>
    <w:p w14:paraId="7E1FE781" w14:textId="5951BCD5" w:rsidR="007D134B" w:rsidRDefault="007D134B" w:rsidP="007D134B">
      <w:pPr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Pr="00540580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 Розмістити інформацію про підсумки проведення Конкурсу на сайті </w:t>
      </w:r>
      <w:r>
        <w:rPr>
          <w:sz w:val="28"/>
          <w:szCs w:val="28"/>
          <w:lang w:val="uk-UA"/>
        </w:rPr>
        <w:t xml:space="preserve">КЗПО </w:t>
      </w:r>
      <w:r>
        <w:rPr>
          <w:bCs/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ДОЦНТТ та ІТУМ</w:t>
      </w:r>
      <w:r w:rsidRPr="008C2E33">
        <w:rPr>
          <w:sz w:val="28"/>
          <w:szCs w:val="28"/>
          <w:shd w:val="clear" w:color="auto" w:fill="FFFFFF"/>
          <w:lang w:val="uk-UA"/>
        </w:rPr>
        <w:t>”</w:t>
      </w:r>
      <w:r>
        <w:rPr>
          <w:sz w:val="28"/>
          <w:szCs w:val="28"/>
          <w:shd w:val="clear" w:color="auto" w:fill="FFFFFF"/>
          <w:lang w:val="uk-UA"/>
        </w:rPr>
        <w:t xml:space="preserve"> ДОР</w:t>
      </w:r>
      <w:r w:rsidRPr="008C2E33">
        <w:rPr>
          <w:sz w:val="28"/>
          <w:szCs w:val="28"/>
          <w:shd w:val="clear" w:color="auto" w:fill="FFFFFF"/>
          <w:lang w:val="uk-UA"/>
        </w:rPr>
        <w:t>”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2901367A" w14:textId="77777777" w:rsidR="007D134B" w:rsidRPr="00347F8F" w:rsidRDefault="007D134B" w:rsidP="007D134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Контроль за виконанням даного наказу залишаю за собою</w:t>
      </w:r>
      <w:r w:rsidRPr="00D04E29">
        <w:rPr>
          <w:sz w:val="28"/>
          <w:szCs w:val="28"/>
          <w:lang w:val="uk-UA"/>
        </w:rPr>
        <w:t>.</w:t>
      </w:r>
    </w:p>
    <w:p w14:paraId="6150240C" w14:textId="042EC906" w:rsidR="0090317B" w:rsidRDefault="0090317B" w:rsidP="0090317B">
      <w:pPr>
        <w:jc w:val="both"/>
        <w:rPr>
          <w:sz w:val="28"/>
          <w:szCs w:val="28"/>
          <w:lang w:val="uk-UA"/>
        </w:rPr>
      </w:pPr>
    </w:p>
    <w:p w14:paraId="641FED25" w14:textId="7FDB56D3" w:rsidR="008942EB" w:rsidRDefault="004B6722" w:rsidP="0090317B">
      <w:pPr>
        <w:ind w:firstLine="567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C38D9A3" wp14:editId="04BFA575">
            <wp:simplePos x="0" y="0"/>
            <wp:positionH relativeFrom="column">
              <wp:posOffset>2066925</wp:posOffset>
            </wp:positionH>
            <wp:positionV relativeFrom="paragraph">
              <wp:posOffset>36830</wp:posOffset>
            </wp:positionV>
            <wp:extent cx="1133475" cy="699135"/>
            <wp:effectExtent l="0" t="0" r="9525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пись Волкова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D992E3" w14:textId="6D26AD82" w:rsidR="00974157" w:rsidRDefault="008942EB" w:rsidP="008942EB">
      <w:pPr>
        <w:spacing w:line="216" w:lineRule="auto"/>
        <w:ind w:firstLine="567"/>
        <w:jc w:val="both"/>
        <w:rPr>
          <w:sz w:val="28"/>
          <w:szCs w:val="28"/>
          <w:lang w:val="uk-UA"/>
        </w:rPr>
      </w:pPr>
      <w:r w:rsidRPr="00633619">
        <w:rPr>
          <w:sz w:val="28"/>
          <w:szCs w:val="28"/>
          <w:lang w:val="uk-UA"/>
        </w:rPr>
        <w:t xml:space="preserve">Директор </w:t>
      </w:r>
      <w:r w:rsidRPr="00633619">
        <w:rPr>
          <w:sz w:val="28"/>
          <w:szCs w:val="28"/>
          <w:lang w:val="uk-UA"/>
        </w:rPr>
        <w:tab/>
      </w:r>
      <w:r w:rsidRPr="00633619">
        <w:rPr>
          <w:sz w:val="28"/>
          <w:szCs w:val="28"/>
          <w:lang w:val="uk-UA"/>
        </w:rPr>
        <w:tab/>
        <w:t xml:space="preserve">             </w:t>
      </w:r>
      <w:r w:rsidRPr="00633619">
        <w:rPr>
          <w:sz w:val="28"/>
          <w:szCs w:val="28"/>
          <w:lang w:val="uk-UA"/>
        </w:rPr>
        <w:tab/>
        <w:t xml:space="preserve">                              Людмила ВОЛКОВА</w:t>
      </w:r>
    </w:p>
    <w:p w14:paraId="42E77CCD" w14:textId="77777777" w:rsidR="00974157" w:rsidRDefault="009741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14:paraId="055F9AB5" w14:textId="77777777" w:rsidR="00B6273A" w:rsidRDefault="00B6273A" w:rsidP="00FA610C">
      <w:pPr>
        <w:rPr>
          <w:lang w:val="uk-UA"/>
        </w:rPr>
        <w:sectPr w:rsidR="00B6273A" w:rsidSect="008B65A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type w:val="continuous"/>
          <w:pgSz w:w="11906" w:h="16838" w:code="9"/>
          <w:pgMar w:top="568" w:right="707" w:bottom="284" w:left="1701" w:header="426" w:footer="0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008"/>
        <w:gridCol w:w="2409"/>
        <w:gridCol w:w="3544"/>
        <w:gridCol w:w="1985"/>
        <w:gridCol w:w="850"/>
        <w:gridCol w:w="3686"/>
        <w:gridCol w:w="775"/>
        <w:gridCol w:w="405"/>
      </w:tblGrid>
      <w:tr w:rsidR="008B65AB" w:rsidRPr="005E75D2" w14:paraId="19DEB06E" w14:textId="77777777" w:rsidTr="00281B9D">
        <w:trPr>
          <w:gridBefore w:val="4"/>
          <w:gridAfter w:val="1"/>
          <w:wBefore w:w="8946" w:type="dxa"/>
          <w:wAfter w:w="405" w:type="dxa"/>
        </w:trPr>
        <w:tc>
          <w:tcPr>
            <w:tcW w:w="5311" w:type="dxa"/>
            <w:gridSpan w:val="3"/>
          </w:tcPr>
          <w:p w14:paraId="13CC261C" w14:textId="6FFF8CFA" w:rsidR="008B65AB" w:rsidRPr="005E75D2" w:rsidRDefault="00F55E15" w:rsidP="008B65AB">
            <w:pPr>
              <w:ind w:left="175"/>
              <w:rPr>
                <w:lang w:val="uk-UA"/>
              </w:rPr>
            </w:pPr>
            <w:r>
              <w:rPr>
                <w:lang w:val="uk-UA"/>
              </w:rPr>
              <w:lastRenderedPageBreak/>
              <w:t>Додаток 1</w:t>
            </w:r>
          </w:p>
        </w:tc>
      </w:tr>
      <w:tr w:rsidR="008B65AB" w:rsidRPr="008C11AA" w14:paraId="1FE0F520" w14:textId="77777777" w:rsidTr="00281B9D">
        <w:trPr>
          <w:gridBefore w:val="4"/>
          <w:gridAfter w:val="1"/>
          <w:wBefore w:w="8946" w:type="dxa"/>
          <w:wAfter w:w="405" w:type="dxa"/>
          <w:trHeight w:val="1721"/>
        </w:trPr>
        <w:tc>
          <w:tcPr>
            <w:tcW w:w="5311" w:type="dxa"/>
            <w:gridSpan w:val="3"/>
          </w:tcPr>
          <w:p w14:paraId="0F231E8A" w14:textId="77777777" w:rsidR="008B65AB" w:rsidRPr="005E75D2" w:rsidRDefault="008B65AB" w:rsidP="008B65AB">
            <w:pPr>
              <w:ind w:left="175" w:right="-1"/>
              <w:rPr>
                <w:lang w:val="uk-UA"/>
              </w:rPr>
            </w:pPr>
            <w:r w:rsidRPr="005E75D2">
              <w:rPr>
                <w:lang w:val="uk-UA"/>
              </w:rPr>
              <w:t xml:space="preserve">до наказу комунального закладу позашкільної освіти </w:t>
            </w:r>
            <w:r w:rsidRPr="005E75D2">
              <w:rPr>
                <w:color w:val="000000" w:themeColor="text1"/>
                <w:lang w:val="uk-UA"/>
              </w:rPr>
              <w:t>“Дніпропетровський обласний центр науково-технічної творчості та інформаційних технологій учнівської молоді</w:t>
            </w:r>
            <w:r w:rsidRPr="005E75D2">
              <w:rPr>
                <w:lang w:val="uk-UA"/>
              </w:rPr>
              <w:t>”</w:t>
            </w:r>
            <w:r w:rsidRPr="005E75D2">
              <w:rPr>
                <w:color w:val="000000" w:themeColor="text1"/>
                <w:lang w:val="uk-UA"/>
              </w:rPr>
              <w:t xml:space="preserve"> Дніпропетровської обласної ради</w:t>
            </w:r>
            <w:r w:rsidRPr="005E75D2">
              <w:rPr>
                <w:lang w:val="uk-UA"/>
              </w:rPr>
              <w:t xml:space="preserve">” </w:t>
            </w:r>
          </w:p>
          <w:p w14:paraId="6F93EC94" w14:textId="4B146E11" w:rsidR="008B65AB" w:rsidRDefault="008B65AB" w:rsidP="008B65AB">
            <w:pPr>
              <w:ind w:left="175" w:right="-1"/>
              <w:rPr>
                <w:u w:val="single"/>
                <w:lang w:val="uk-UA"/>
              </w:rPr>
            </w:pPr>
            <w:r w:rsidRPr="005E75D2">
              <w:rPr>
                <w:lang w:val="uk-UA"/>
              </w:rPr>
              <w:t>від</w:t>
            </w:r>
            <w:r w:rsidRPr="005E75D2">
              <w:rPr>
                <w:u w:val="single"/>
                <w:lang w:val="uk-UA"/>
              </w:rPr>
              <w:t xml:space="preserve">  </w:t>
            </w:r>
            <w:r w:rsidR="00952A6F">
              <w:rPr>
                <w:u w:val="single"/>
                <w:lang w:val="uk-UA"/>
              </w:rPr>
              <w:t>11</w:t>
            </w:r>
            <w:r w:rsidR="00954B5A" w:rsidRPr="00954B5A">
              <w:rPr>
                <w:u w:val="single"/>
                <w:lang w:val="uk-UA"/>
              </w:rPr>
              <w:t>.03</w:t>
            </w:r>
            <w:r w:rsidRPr="00954B5A">
              <w:rPr>
                <w:u w:val="single"/>
                <w:lang w:val="uk-UA"/>
              </w:rPr>
              <w:t>.202</w:t>
            </w:r>
            <w:r w:rsidR="00952A6F">
              <w:rPr>
                <w:u w:val="single"/>
                <w:lang w:val="uk-UA"/>
              </w:rPr>
              <w:t>6</w:t>
            </w:r>
            <w:r w:rsidRPr="00954B5A">
              <w:rPr>
                <w:lang w:val="uk-UA"/>
              </w:rPr>
              <w:t xml:space="preserve"> </w:t>
            </w:r>
            <w:r w:rsidRPr="00CB4379">
              <w:rPr>
                <w:lang w:val="uk-UA"/>
              </w:rPr>
              <w:t xml:space="preserve">№ </w:t>
            </w:r>
            <w:r>
              <w:rPr>
                <w:u w:val="single"/>
                <w:lang w:val="uk-UA"/>
              </w:rPr>
              <w:t>     </w:t>
            </w:r>
            <w:r w:rsidR="00952A6F">
              <w:rPr>
                <w:u w:val="single"/>
                <w:lang w:val="uk-UA"/>
              </w:rPr>
              <w:t>40</w:t>
            </w:r>
            <w:r w:rsidRPr="00CB4379">
              <w:rPr>
                <w:u w:val="single"/>
                <w:lang w:val="uk-UA"/>
              </w:rPr>
              <w:t>      </w:t>
            </w:r>
          </w:p>
          <w:p w14:paraId="18E7DDFB" w14:textId="77777777" w:rsidR="00281B9D" w:rsidRDefault="00281B9D" w:rsidP="008B65AB">
            <w:pPr>
              <w:ind w:left="175" w:right="-1"/>
              <w:rPr>
                <w:u w:val="single"/>
                <w:lang w:val="uk-UA"/>
              </w:rPr>
            </w:pPr>
          </w:p>
          <w:p w14:paraId="51575EE9" w14:textId="245638D3" w:rsidR="00281B9D" w:rsidRPr="00281B9D" w:rsidRDefault="00281B9D" w:rsidP="008B65AB">
            <w:pPr>
              <w:ind w:left="175" w:right="-1"/>
              <w:rPr>
                <w:lang w:val="uk-UA"/>
              </w:rPr>
            </w:pPr>
          </w:p>
        </w:tc>
      </w:tr>
      <w:tr w:rsidR="00281B9D" w:rsidRPr="000C5C94" w14:paraId="622F3737" w14:textId="77777777" w:rsidTr="00281B9D">
        <w:trPr>
          <w:trHeight w:val="963"/>
        </w:trPr>
        <w:tc>
          <w:tcPr>
            <w:tcW w:w="1466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E75E4E3" w14:textId="77777777" w:rsidR="00281B9D" w:rsidRPr="000C5C94" w:rsidRDefault="00281B9D" w:rsidP="00281B9D">
            <w:pPr>
              <w:jc w:val="center"/>
              <w:rPr>
                <w:sz w:val="28"/>
                <w:szCs w:val="28"/>
                <w:lang w:val="uk-UA"/>
              </w:rPr>
            </w:pPr>
            <w:r w:rsidRPr="000C5C94">
              <w:rPr>
                <w:sz w:val="28"/>
                <w:szCs w:val="28"/>
                <w:lang w:val="uk-UA"/>
              </w:rPr>
              <w:t>СПИСОК  ПЕРЕМОЖЦІВ</w:t>
            </w:r>
          </w:p>
          <w:p w14:paraId="4BDABB98" w14:textId="77777777" w:rsidR="00281B9D" w:rsidRDefault="00281B9D" w:rsidP="00281B9D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C5C94">
              <w:rPr>
                <w:sz w:val="28"/>
                <w:szCs w:val="28"/>
                <w:lang w:val="uk-UA"/>
              </w:rPr>
              <w:t xml:space="preserve">обласного конкурсу з  інформаційних технологій </w:t>
            </w:r>
            <w:r w:rsidRPr="000C5C94">
              <w:rPr>
                <w:bCs/>
                <w:color w:val="000000"/>
                <w:sz w:val="28"/>
                <w:szCs w:val="28"/>
                <w:lang w:val="uk-UA"/>
              </w:rPr>
              <w:t>“</w:t>
            </w:r>
            <w:r w:rsidRPr="000C5C94">
              <w:rPr>
                <w:sz w:val="28"/>
                <w:szCs w:val="28"/>
                <w:lang w:val="en-US"/>
              </w:rPr>
              <w:t>Scratch</w:t>
            </w:r>
            <w:r w:rsidRPr="000C5C94">
              <w:rPr>
                <w:sz w:val="28"/>
                <w:szCs w:val="28"/>
              </w:rPr>
              <w:t xml:space="preserve"> - скетч</w:t>
            </w:r>
            <w:r w:rsidRPr="000C5C94">
              <w:rPr>
                <w:bCs/>
                <w:color w:val="000000"/>
                <w:sz w:val="28"/>
                <w:szCs w:val="28"/>
                <w:lang w:val="uk-UA"/>
              </w:rPr>
              <w:t>”</w:t>
            </w:r>
          </w:p>
          <w:p w14:paraId="2705EC06" w14:textId="77777777" w:rsidR="00F934DF" w:rsidRDefault="00F934DF" w:rsidP="00F934DF">
            <w:pPr>
              <w:rPr>
                <w:lang w:val="uk-UA"/>
              </w:rPr>
            </w:pPr>
          </w:p>
          <w:p w14:paraId="2034DCC3" w14:textId="1B8D60DB" w:rsidR="00F934DF" w:rsidRDefault="00F934DF" w:rsidP="00F934DF">
            <w:r>
              <w:t xml:space="preserve">Вікова категорія </w:t>
            </w:r>
            <w:r>
              <w:rPr>
                <w:lang w:val="uk-UA"/>
              </w:rPr>
              <w:t>3</w:t>
            </w:r>
            <w:r>
              <w:t>-</w:t>
            </w:r>
            <w:r>
              <w:rPr>
                <w:lang w:val="uk-UA"/>
              </w:rPr>
              <w:t>4</w:t>
            </w:r>
            <w:r w:rsidRPr="006541A2">
              <w:t xml:space="preserve"> клас</w:t>
            </w:r>
          </w:p>
          <w:p w14:paraId="1E0FE0C9" w14:textId="77777777" w:rsidR="00281B9D" w:rsidRPr="00281B9D" w:rsidRDefault="00281B9D" w:rsidP="00952A6F">
            <w:pPr>
              <w:jc w:val="center"/>
              <w:rPr>
                <w:b/>
                <w:i/>
              </w:rPr>
            </w:pPr>
          </w:p>
        </w:tc>
      </w:tr>
      <w:tr w:rsidR="00281B9D" w:rsidRPr="000C5C94" w14:paraId="08DA3079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D5C1" w14:textId="77777777" w:rsidR="00281B9D" w:rsidRPr="000C5C94" w:rsidRDefault="00281B9D" w:rsidP="00952A6F">
            <w:pPr>
              <w:ind w:left="360"/>
              <w:jc w:val="center"/>
              <w:rPr>
                <w:i/>
                <w:color w:val="000000"/>
                <w:lang w:val="uk-UA"/>
              </w:rPr>
            </w:pPr>
            <w:r w:rsidRPr="000C5C94">
              <w:rPr>
                <w:b/>
                <w:i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FBA5" w14:textId="77777777" w:rsidR="00281B9D" w:rsidRPr="000C5C94" w:rsidRDefault="00281B9D" w:rsidP="00952A6F">
            <w:pPr>
              <w:jc w:val="center"/>
              <w:rPr>
                <w:bCs/>
                <w:i/>
                <w:color w:val="000000"/>
              </w:rPr>
            </w:pPr>
            <w:r w:rsidRPr="000C5C94">
              <w:rPr>
                <w:b/>
                <w:i/>
                <w:lang w:val="uk-UA"/>
              </w:rPr>
              <w:t>Прізвище, ім</w:t>
            </w:r>
            <w:r w:rsidRPr="000C5C94">
              <w:rPr>
                <w:b/>
                <w:i/>
                <w:lang w:val="en-US"/>
              </w:rPr>
              <w:t>’</w:t>
            </w:r>
            <w:r w:rsidRPr="000C5C94">
              <w:rPr>
                <w:b/>
                <w:i/>
                <w:lang w:val="uk-UA"/>
              </w:rPr>
              <w:t>я переможця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BB11" w14:textId="77777777" w:rsidR="00281B9D" w:rsidRPr="000C5C94" w:rsidRDefault="00281B9D" w:rsidP="00952A6F">
            <w:pPr>
              <w:jc w:val="center"/>
              <w:rPr>
                <w:i/>
                <w:color w:val="000000"/>
                <w:lang w:val="uk-UA"/>
              </w:rPr>
            </w:pPr>
            <w:r w:rsidRPr="000C5C94">
              <w:rPr>
                <w:b/>
                <w:i/>
                <w:lang w:val="uk-UA"/>
              </w:rPr>
              <w:t>Заклад освіти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31A7" w14:textId="77777777" w:rsidR="00281B9D" w:rsidRPr="000C5C94" w:rsidRDefault="00281B9D" w:rsidP="00952A6F">
            <w:pPr>
              <w:jc w:val="center"/>
              <w:rPr>
                <w:i/>
                <w:color w:val="000000"/>
              </w:rPr>
            </w:pPr>
            <w:proofErr w:type="gramStart"/>
            <w:r w:rsidRPr="000C5C94">
              <w:rPr>
                <w:b/>
                <w:bCs/>
                <w:i/>
                <w:color w:val="000000" w:themeColor="text1"/>
              </w:rPr>
              <w:t>Пр</w:t>
            </w:r>
            <w:proofErr w:type="gramEnd"/>
            <w:r w:rsidRPr="000C5C94">
              <w:rPr>
                <w:b/>
                <w:bCs/>
                <w:i/>
                <w:color w:val="000000" w:themeColor="text1"/>
              </w:rPr>
              <w:t xml:space="preserve">ізвище, ім'я, по - батькові </w:t>
            </w:r>
            <w:r w:rsidRPr="000C5C94">
              <w:rPr>
                <w:b/>
                <w:bCs/>
                <w:i/>
                <w:color w:val="000000" w:themeColor="text1"/>
                <w:lang w:val="uk-UA"/>
              </w:rPr>
              <w:t>педагогічного працівника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5892C" w14:textId="77777777" w:rsidR="00281B9D" w:rsidRPr="000C5C94" w:rsidRDefault="00281B9D" w:rsidP="00952A6F">
            <w:pPr>
              <w:jc w:val="center"/>
              <w:rPr>
                <w:i/>
                <w:color w:val="000000"/>
              </w:rPr>
            </w:pPr>
            <w:r w:rsidRPr="000C5C94">
              <w:rPr>
                <w:b/>
                <w:bCs/>
                <w:i/>
                <w:color w:val="000000" w:themeColor="text1"/>
              </w:rPr>
              <w:t>Посада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C04A0" w14:textId="77777777" w:rsidR="00281B9D" w:rsidRPr="000C5C94" w:rsidRDefault="00281B9D" w:rsidP="00952A6F">
            <w:pPr>
              <w:jc w:val="center"/>
              <w:rPr>
                <w:bCs/>
                <w:i/>
              </w:rPr>
            </w:pPr>
            <w:r w:rsidRPr="000C5C94">
              <w:rPr>
                <w:b/>
                <w:i/>
                <w:lang w:val="uk-UA"/>
              </w:rPr>
              <w:t>Місце</w:t>
            </w:r>
          </w:p>
        </w:tc>
      </w:tr>
      <w:tr w:rsidR="00F934DF" w:rsidRPr="000C5C94" w14:paraId="46D66BFB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E7D5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9C2F" w14:textId="6F842112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ВЕЛИЧКО</w:t>
            </w:r>
          </w:p>
          <w:p w14:paraId="56E784FC" w14:textId="39AEAAEA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Едгар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590A4" w14:textId="76AB05DB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учень 4 класу Нікопольського ліцею №4 Нікопольської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B9EA" w14:textId="7398D66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АНУФРІЄВА </w:t>
            </w:r>
          </w:p>
          <w:p w14:paraId="23EA95EF" w14:textId="5193FCDB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Катерина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A7B2" w14:textId="6FC77BDD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Нікопольського ліцею</w:t>
            </w:r>
            <w:r w:rsidRPr="0062109F">
              <w:rPr>
                <w:color w:val="000000"/>
                <w:lang w:eastAsia="uk-UA"/>
              </w:rPr>
              <w:t xml:space="preserve"> №4 Нікопольської міської </w:t>
            </w:r>
            <w:proofErr w:type="gramStart"/>
            <w:r w:rsidRPr="0062109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C4882" w14:textId="52E7BA88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2128A2FF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AC55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A5F3" w14:textId="79EBD13D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ЖУКОВСЬКИЙ </w:t>
            </w:r>
          </w:p>
          <w:p w14:paraId="4BA21A36" w14:textId="2AEE5E67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>Артем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6196" w14:textId="563C466C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учень 4 класу Криворізької  гімназії №130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35E6" w14:textId="6B4AF40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ПОЛЯКОВА</w:t>
            </w:r>
          </w:p>
          <w:p w14:paraId="02B0746A" w14:textId="14189851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 Вікторія Костянтинівна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AD78" w14:textId="330424CD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№130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1BFD2" w14:textId="41048D23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1F694065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9D48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86A77" w14:textId="7D81D37F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КОРЕНЬ</w:t>
            </w:r>
          </w:p>
          <w:p w14:paraId="3D9A8F06" w14:textId="790910EC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Володимир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B809" w14:textId="3A89366D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 xml:space="preserve">учень 4 класу Криворізької початкової школи №128 Криворізької міської ради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1426" w14:textId="3FBA0DA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ТАРАНІ</w:t>
            </w:r>
            <w:proofErr w:type="gramStart"/>
            <w:r w:rsidRPr="0062109F">
              <w:rPr>
                <w:color w:val="000000"/>
                <w:lang w:eastAsia="uk-UA"/>
              </w:rPr>
              <w:t>К</w:t>
            </w:r>
            <w:proofErr w:type="gramEnd"/>
          </w:p>
          <w:p w14:paraId="253A2FD3" w14:textId="7B49BC89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 Катерина Анатоліївна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9838D" w14:textId="52EF9A07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початкової школи</w:t>
            </w:r>
            <w:r w:rsidRPr="0062109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№</w:t>
            </w:r>
            <w:r w:rsidRPr="0062109F">
              <w:rPr>
                <w:color w:val="000000"/>
                <w:lang w:eastAsia="uk-UA"/>
              </w:rPr>
              <w:t>128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88027" w14:textId="4CF4DC81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337A3FD0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17C6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28B0" w14:textId="08A802AA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ЛАВРИНЕНКО</w:t>
            </w:r>
          </w:p>
          <w:p w14:paraId="5E84E93C" w14:textId="51B4EAFD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Михайло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88A0" w14:textId="12118BCF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учень 4 класу Криворізької гімназії №15 ім.М.Решетняка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BF97" w14:textId="2CC7994F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ЛЯШЕНКО</w:t>
            </w:r>
          </w:p>
          <w:p w14:paraId="5F2A3631" w14:textId="6E0CEC61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 Олександра Володимирівна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DEE5C" w14:textId="5116AA00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вчитель інформатики </w:t>
            </w:r>
            <w:r w:rsidRPr="00C92144">
              <w:rPr>
                <w:color w:val="000000"/>
                <w:lang w:eastAsia="uk-UA"/>
              </w:rPr>
              <w:t>Криворізької гімназії №15 ім.М.Решетняка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E233B" w14:textId="6D849F95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625FB3B7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6A0A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911B" w14:textId="71ADF8A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МАКСИМОВА</w:t>
            </w:r>
          </w:p>
          <w:p w14:paraId="34C8F09A" w14:textId="0338A994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Мілена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1E29" w14:textId="3C2A5237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учениця 4 класу Криворізької початкової школи №128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2DFE" w14:textId="45A1167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ТАРАНІ</w:t>
            </w:r>
            <w:proofErr w:type="gramStart"/>
            <w:r w:rsidRPr="0062109F">
              <w:rPr>
                <w:color w:val="000000"/>
                <w:lang w:eastAsia="uk-UA"/>
              </w:rPr>
              <w:t>К</w:t>
            </w:r>
            <w:proofErr w:type="gramEnd"/>
            <w:r w:rsidRPr="0062109F">
              <w:rPr>
                <w:color w:val="000000"/>
                <w:lang w:eastAsia="uk-UA"/>
              </w:rPr>
              <w:t xml:space="preserve"> </w:t>
            </w:r>
          </w:p>
          <w:p w14:paraId="2768D90C" w14:textId="0D521A5B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Катерина Анатоліївна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6624" w14:textId="3E151AAD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початкової школи</w:t>
            </w:r>
            <w:r w:rsidRPr="0062109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№</w:t>
            </w:r>
            <w:r w:rsidRPr="0062109F">
              <w:rPr>
                <w:color w:val="000000"/>
                <w:lang w:eastAsia="uk-UA"/>
              </w:rPr>
              <w:t>128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A698A" w14:textId="4AAD305F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60F72FEF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FFFD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547B" w14:textId="2B31F64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РУДЕНКО</w:t>
            </w:r>
          </w:p>
          <w:p w14:paraId="60654EB2" w14:textId="198BB1A1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Микола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EEF0" w14:textId="45781533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учень 4 класу Криворізької гімназії №15 ім.М.Решетняка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9C790" w14:textId="5F164AAD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ЛЯШЕНКО</w:t>
            </w:r>
          </w:p>
          <w:p w14:paraId="054332BA" w14:textId="54F9AEA0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 Олександра Володимирівна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AC42" w14:textId="57D6C42B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вчитель інформатики </w:t>
            </w:r>
            <w:r w:rsidRPr="00C92144">
              <w:rPr>
                <w:color w:val="000000"/>
                <w:lang w:eastAsia="uk-UA"/>
              </w:rPr>
              <w:t>Криворізької гімназії №15 ім.М.Решетняка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66401" w14:textId="6530811B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348341AC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32E4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27C9" w14:textId="3A57CEA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САБЄЛЬНІКОВА </w:t>
            </w:r>
          </w:p>
          <w:p w14:paraId="1B1422FB" w14:textId="2F4509A3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>Ангелі</w:t>
            </w:r>
            <w:proofErr w:type="gramStart"/>
            <w:r w:rsidRPr="0062109F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BBF7" w14:textId="7819D81D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 xml:space="preserve">учениця 4 класу Знаменівського ліцею  Піщанської сільської ради Самарівського району  Дніпропетровської області       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D0104" w14:textId="0E080B0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ГЕРАСИМЕНКО</w:t>
            </w:r>
          </w:p>
          <w:p w14:paraId="74CDE930" w14:textId="4D0C99D2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 Любов Іванівна             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DD63" w14:textId="0BC75A4E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>
              <w:rPr>
                <w:color w:val="000000"/>
                <w:lang w:eastAsia="uk-UA"/>
              </w:rPr>
              <w:t xml:space="preserve"> керівник </w:t>
            </w:r>
            <w:proofErr w:type="gramStart"/>
            <w:r>
              <w:rPr>
                <w:color w:val="000000"/>
                <w:lang w:eastAsia="uk-UA"/>
              </w:rPr>
              <w:t>студ</w:t>
            </w:r>
            <w:proofErr w:type="gramEnd"/>
            <w:r>
              <w:rPr>
                <w:color w:val="000000"/>
                <w:lang w:eastAsia="uk-UA"/>
              </w:rPr>
              <w:t xml:space="preserve">ії </w:t>
            </w:r>
            <w:r w:rsidRPr="00996F6C">
              <w:rPr>
                <w:color w:val="000000"/>
                <w:lang w:eastAsia="uk-UA"/>
              </w:rPr>
              <w:t xml:space="preserve"> “</w:t>
            </w:r>
            <w:r>
              <w:rPr>
                <w:color w:val="000000"/>
                <w:lang w:eastAsia="uk-UA"/>
              </w:rPr>
              <w:t>Кадр</w:t>
            </w:r>
            <w:r w:rsidRPr="00996F6C">
              <w:rPr>
                <w:color w:val="000000"/>
                <w:lang w:eastAsia="uk-UA"/>
              </w:rPr>
              <w:t>”</w:t>
            </w:r>
            <w:r>
              <w:rPr>
                <w:color w:val="000000"/>
                <w:lang w:eastAsia="uk-UA"/>
              </w:rPr>
              <w:t xml:space="preserve"> Знаменівського ліцею</w:t>
            </w:r>
            <w:r w:rsidRPr="0062109F">
              <w:rPr>
                <w:color w:val="000000"/>
                <w:lang w:eastAsia="uk-UA"/>
              </w:rPr>
              <w:t xml:space="preserve">  Піщанської сільської ради Самарівського району  Дніпропетровської області           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4D7B1" w14:textId="79E01CED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0E9899FC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4B7D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6DDD" w14:textId="038FB1E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ТИЩЕНКО</w:t>
            </w:r>
          </w:p>
          <w:p w14:paraId="11D6D6E0" w14:textId="47765AE0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Артем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E0864" w14:textId="393188E0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учень 4 класу Чумаківського ліцею Чумаківської сільської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DCEF" w14:textId="79E34DD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КИРИЛКО </w:t>
            </w:r>
          </w:p>
          <w:p w14:paraId="2194ED4D" w14:textId="7FA9C03F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Тарас</w:t>
            </w:r>
            <w:proofErr w:type="gramStart"/>
            <w:r w:rsidRPr="0062109F">
              <w:rPr>
                <w:color w:val="000000"/>
                <w:lang w:eastAsia="uk-UA"/>
              </w:rPr>
              <w:t xml:space="preserve"> В</w:t>
            </w:r>
            <w:proofErr w:type="gramEnd"/>
            <w:r w:rsidRPr="0062109F">
              <w:rPr>
                <w:color w:val="000000"/>
                <w:lang w:eastAsia="uk-UA"/>
              </w:rPr>
              <w:t>ікторович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57F2" w14:textId="4F032374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Чумаківського ліцею</w:t>
            </w:r>
            <w:r w:rsidRPr="0062109F">
              <w:rPr>
                <w:color w:val="000000"/>
                <w:lang w:eastAsia="uk-UA"/>
              </w:rPr>
              <w:t xml:space="preserve"> Чумаківської сільської </w:t>
            </w:r>
            <w:proofErr w:type="gramStart"/>
            <w:r w:rsidRPr="0062109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AC8DD" w14:textId="46740AE2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3AE87665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CC56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27EE" w14:textId="4CCC24C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БЕЗДВОРНА</w:t>
            </w:r>
          </w:p>
          <w:p w14:paraId="2080DD21" w14:textId="02CDA62A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Вікторія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0552" w14:textId="5B449611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вихованка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21CE" w14:textId="058838A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ЯКИМОВА </w:t>
            </w:r>
          </w:p>
          <w:p w14:paraId="1DC8D576" w14:textId="13BAAB7D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Ніна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CBF6" w14:textId="730D0953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керівник гуртка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>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A69C6" w14:textId="562B9AAE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0E7F488E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1CD92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3E6D" w14:textId="06A14F0E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proofErr w:type="gramStart"/>
            <w:r w:rsidRPr="0062109F">
              <w:rPr>
                <w:color w:val="000000"/>
                <w:lang w:eastAsia="uk-UA"/>
              </w:rPr>
              <w:t>Б</w:t>
            </w:r>
            <w:proofErr w:type="gramEnd"/>
            <w:r w:rsidRPr="0062109F">
              <w:rPr>
                <w:color w:val="000000"/>
                <w:lang w:eastAsia="uk-UA"/>
              </w:rPr>
              <w:t xml:space="preserve">ІЛИЙ </w:t>
            </w:r>
          </w:p>
          <w:p w14:paraId="7BA84EB3" w14:textId="21A392AD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>Даніі</w:t>
            </w:r>
            <w:proofErr w:type="gramStart"/>
            <w:r w:rsidRPr="0062109F">
              <w:rPr>
                <w:color w:val="000000"/>
                <w:lang w:eastAsia="uk-UA"/>
              </w:rPr>
              <w:t>л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231" w14:textId="7F06BF1D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учень 4 класу Гімназії №7 Самарівської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2F89" w14:textId="417B54F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proofErr w:type="gramStart"/>
            <w:r w:rsidRPr="0062109F">
              <w:rPr>
                <w:color w:val="000000"/>
                <w:lang w:eastAsia="uk-UA"/>
              </w:rPr>
              <w:t>Б</w:t>
            </w:r>
            <w:proofErr w:type="gramEnd"/>
            <w:r w:rsidRPr="0062109F">
              <w:rPr>
                <w:color w:val="000000"/>
                <w:lang w:eastAsia="uk-UA"/>
              </w:rPr>
              <w:t>ІЛА</w:t>
            </w:r>
          </w:p>
          <w:p w14:paraId="6B8C5A56" w14:textId="38767489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 Альона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2795A" w14:textId="3C7BCBE8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>Гімназії №7 Самарівської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62FA8" w14:textId="744A5ACB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6E7E7AA3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205E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AE5F" w14:textId="606B15F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БОРТУАЛЬ</w:t>
            </w:r>
          </w:p>
          <w:p w14:paraId="62447A08" w14:textId="4EB43CD7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Валерія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7479" w14:textId="4591BAAE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учениця 3 класу Криворізької  гімназії №65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7679" w14:textId="391E88C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СЕМКО </w:t>
            </w:r>
          </w:p>
          <w:p w14:paraId="4423318E" w14:textId="3D0ADD78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Тетяна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0E822" w14:textId="38AE2375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</w:t>
            </w:r>
            <w:r>
              <w:rPr>
                <w:color w:val="000000"/>
                <w:lang w:eastAsia="uk-UA"/>
              </w:rPr>
              <w:t xml:space="preserve"> </w:t>
            </w:r>
            <w:r w:rsidRPr="0062109F">
              <w:rPr>
                <w:color w:val="000000"/>
                <w:lang w:eastAsia="uk-UA"/>
              </w:rPr>
              <w:t>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№65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62823" w14:textId="0B9324D0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6253C8D5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5FF7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EE523" w14:textId="5D47271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ВОВК</w:t>
            </w:r>
          </w:p>
          <w:p w14:paraId="1EE55808" w14:textId="4BF9522C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Дарина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E174" w14:textId="12392C8A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учениця 4 класу Гімназії №7 Самарівської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1271" w14:textId="1AC8A2D3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proofErr w:type="gramStart"/>
            <w:r w:rsidRPr="0062109F">
              <w:rPr>
                <w:color w:val="000000"/>
                <w:lang w:eastAsia="uk-UA"/>
              </w:rPr>
              <w:t>Б</w:t>
            </w:r>
            <w:proofErr w:type="gramEnd"/>
            <w:r w:rsidRPr="0062109F">
              <w:rPr>
                <w:color w:val="000000"/>
                <w:lang w:eastAsia="uk-UA"/>
              </w:rPr>
              <w:t xml:space="preserve">ІЛА </w:t>
            </w:r>
          </w:p>
          <w:p w14:paraId="3BCC01F9" w14:textId="5CD36EB0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Альона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7757" w14:textId="44434D3F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Гімназії №</w:t>
            </w:r>
            <w:r w:rsidRPr="00996F6C">
              <w:rPr>
                <w:color w:val="000000"/>
                <w:lang w:eastAsia="uk-UA"/>
              </w:rPr>
              <w:t>7 Самарівської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2FBD4" w14:textId="64F74E70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07869C64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6387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4CCF" w14:textId="146A34CD" w:rsidR="00EB3441" w:rsidRDefault="00530C4A" w:rsidP="00EB3441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КОРЕЦЬ</w:t>
            </w:r>
          </w:p>
          <w:p w14:paraId="3042F5B4" w14:textId="70DA8287" w:rsidR="00F934DF" w:rsidRPr="000C5C94" w:rsidRDefault="00F934DF" w:rsidP="00EB3441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Вероніка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8D50F" w14:textId="6C143246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учениця 4 класу Славутицького закладу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3685" w14:textId="095ECB96" w:rsidR="00EB3441" w:rsidRPr="00F04ADD" w:rsidRDefault="00530C4A" w:rsidP="00EB3441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>БАЗИЛЄВА</w:t>
            </w:r>
          </w:p>
          <w:p w14:paraId="5DD9AB3A" w14:textId="581A6B53" w:rsidR="00F934DF" w:rsidRDefault="00F934DF" w:rsidP="00EB3441">
            <w:pPr>
              <w:jc w:val="center"/>
              <w:rPr>
                <w:color w:val="000000"/>
                <w:lang w:eastAsia="uk-UA"/>
              </w:rPr>
            </w:pPr>
            <w:proofErr w:type="gramStart"/>
            <w:r w:rsidRPr="0062109F">
              <w:rPr>
                <w:color w:val="000000"/>
                <w:lang w:eastAsia="uk-UA"/>
              </w:rPr>
              <w:t>Над</w:t>
            </w:r>
            <w:proofErr w:type="gramEnd"/>
            <w:r w:rsidRPr="0062109F">
              <w:rPr>
                <w:color w:val="000000"/>
                <w:lang w:eastAsia="uk-UA"/>
              </w:rPr>
              <w:t>ія Михайлівна</w:t>
            </w:r>
            <w:r w:rsidRPr="0062109F">
              <w:rPr>
                <w:color w:val="000000"/>
                <w:lang w:eastAsia="uk-UA"/>
              </w:rPr>
              <w:br/>
            </w:r>
          </w:p>
          <w:p w14:paraId="08943549" w14:textId="7E4F5C9B" w:rsidR="00EB3441" w:rsidRPr="00F04ADD" w:rsidRDefault="00530C4A" w:rsidP="00EB3441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>КОРЕЦЬ</w:t>
            </w:r>
          </w:p>
          <w:p w14:paraId="00724BB0" w14:textId="6B91F094" w:rsidR="00F934DF" w:rsidRPr="000C5C94" w:rsidRDefault="00F934DF" w:rsidP="00EB3441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Ганна Валентинівна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7FB2" w14:textId="77777777" w:rsidR="00F934DF" w:rsidRDefault="00F934DF" w:rsidP="00EB3441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>вчитель математики та інформатики</w:t>
            </w:r>
          </w:p>
          <w:p w14:paraId="3BCE4AFF" w14:textId="057F8565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br/>
              <w:t xml:space="preserve">вчитель інформатики </w:t>
            </w:r>
            <w:r>
              <w:rPr>
                <w:color w:val="000000"/>
                <w:lang w:eastAsia="uk-UA"/>
              </w:rPr>
              <w:t xml:space="preserve"> Славутицького</w:t>
            </w:r>
            <w:r w:rsidRPr="0062109F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62109F">
              <w:rPr>
                <w:color w:val="000000"/>
                <w:lang w:eastAsia="uk-UA"/>
              </w:rPr>
              <w:t xml:space="preserve">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FEAFB" w14:textId="082D20E0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74C8E602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88C2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FEA68" w14:textId="276C314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НАПОЛОВА </w:t>
            </w:r>
          </w:p>
          <w:p w14:paraId="23274EB3" w14:textId="09C06D5A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>Уляна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E2CC" w14:textId="782D4DD1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учениця 4 класу Криворізької  гімназії №19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D026" w14:textId="3BD9671A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ГЛАДКИЙ </w:t>
            </w:r>
          </w:p>
          <w:p w14:paraId="27C387AC" w14:textId="75B81679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Віталій Юрійович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A9FA" w14:textId="4E0CEACF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№19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DA326" w14:textId="6098D7BF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25B57345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BE325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FD9CE" w14:textId="51E7FFB2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СУРЖИЦЬКИЙ</w:t>
            </w:r>
          </w:p>
          <w:p w14:paraId="10D5B219" w14:textId="64C391F2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Артем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30A3" w14:textId="3A5C5549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вихованець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3038A" w14:textId="419AC2D8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АФАНАСЬЄВ </w:t>
            </w:r>
          </w:p>
          <w:p w14:paraId="2E3CC8F7" w14:textId="4FEB880B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Сергій Володимирович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66FF" w14:textId="6006BC1B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керівник гуртка</w:t>
            </w:r>
            <w:r>
              <w:rPr>
                <w:color w:val="000000"/>
                <w:lang w:eastAsia="uk-UA"/>
              </w:rPr>
              <w:t xml:space="preserve"> комунального</w:t>
            </w:r>
            <w:r w:rsidRPr="00E8156B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позашкільної освіти </w:t>
            </w:r>
            <w:r w:rsidRPr="00996F6C">
              <w:rPr>
                <w:color w:val="000000"/>
                <w:lang w:eastAsia="uk-UA"/>
              </w:rPr>
              <w:t>“</w:t>
            </w:r>
            <w:r w:rsidRPr="00E8156B">
              <w:rPr>
                <w:color w:val="000000"/>
                <w:lang w:eastAsia="uk-UA"/>
              </w:rPr>
              <w:t>Центр науково-технічної творчості учнівськ</w:t>
            </w:r>
            <w:r>
              <w:rPr>
                <w:color w:val="000000"/>
                <w:lang w:eastAsia="uk-UA"/>
              </w:rPr>
              <w:t>ої молоді Металургійного району</w:t>
            </w:r>
            <w:r w:rsidRPr="00996F6C">
              <w:rPr>
                <w:color w:val="000000"/>
                <w:lang w:eastAsia="uk-UA"/>
              </w:rPr>
              <w:t>”</w:t>
            </w:r>
            <w:r w:rsidRPr="00E8156B">
              <w:rPr>
                <w:color w:val="000000"/>
                <w:lang w:eastAsia="uk-UA"/>
              </w:rPr>
              <w:t xml:space="preserve"> Криворізької міської </w:t>
            </w:r>
            <w:proofErr w:type="gramStart"/>
            <w:r w:rsidRPr="00E8156B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A387A" w14:textId="7D6B3ADD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64A5845E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3B4EC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A0D6" w14:textId="4178167E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УШАКОВ</w:t>
            </w:r>
          </w:p>
          <w:p w14:paraId="72207AAD" w14:textId="3BFD006B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Богдан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40D9" w14:textId="3AC76F0F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учень 3 класу Криворізької  гімназії №12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57616" w14:textId="2F64D6F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МЕЛЬНИЦЬКА</w:t>
            </w:r>
          </w:p>
          <w:p w14:paraId="5B37A45D" w14:textId="0DB00542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 Тетяна Олегівна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97455" w14:textId="615D49DB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</w:t>
            </w:r>
            <w:r w:rsidRPr="0062109F">
              <w:rPr>
                <w:color w:val="000000"/>
                <w:lang w:eastAsia="uk-UA"/>
              </w:rPr>
              <w:t>№12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08D9C" w14:textId="52E73F75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0ACAB6CE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A7A2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D811" w14:textId="22008FB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АЛІЄВА </w:t>
            </w:r>
          </w:p>
          <w:p w14:paraId="6A2DF07A" w14:textId="1F3F0428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>Айлін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7778" w14:textId="4B77FEFC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учениця 4 класу Криворізької  гімназії №65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7198" w14:textId="3D33C5C3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СЕМКО </w:t>
            </w:r>
          </w:p>
          <w:p w14:paraId="72474029" w14:textId="3C00AC09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Тетяна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519E" w14:textId="5794F523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</w:t>
            </w:r>
            <w:r>
              <w:rPr>
                <w:color w:val="000000"/>
                <w:lang w:eastAsia="uk-UA"/>
              </w:rPr>
              <w:t xml:space="preserve"> </w:t>
            </w:r>
            <w:r w:rsidRPr="0062109F">
              <w:rPr>
                <w:color w:val="000000"/>
                <w:lang w:eastAsia="uk-UA"/>
              </w:rPr>
              <w:t>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№65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8E374" w14:textId="088D33A2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315189A4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BC412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F2F4C" w14:textId="47431E5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proofErr w:type="gramStart"/>
            <w:r w:rsidRPr="0062109F">
              <w:rPr>
                <w:color w:val="000000"/>
                <w:lang w:eastAsia="uk-UA"/>
              </w:rPr>
              <w:t>Б</w:t>
            </w:r>
            <w:proofErr w:type="gramEnd"/>
            <w:r w:rsidRPr="0062109F">
              <w:rPr>
                <w:color w:val="000000"/>
                <w:lang w:eastAsia="uk-UA"/>
              </w:rPr>
              <w:t>ІЛЕЦЬКА</w:t>
            </w:r>
          </w:p>
          <w:p w14:paraId="374DE40B" w14:textId="43165C5D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Ніка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5D6D" w14:textId="77256550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 xml:space="preserve">учениця 4 класу Попасненської гімназії Губиниської селищної ради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4AA9E" w14:textId="76F6159E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МОХ</w:t>
            </w:r>
          </w:p>
          <w:p w14:paraId="2136F9DD" w14:textId="79A21E9A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 </w:t>
            </w:r>
            <w:proofErr w:type="gramStart"/>
            <w:r w:rsidRPr="0062109F">
              <w:rPr>
                <w:color w:val="000000"/>
                <w:lang w:eastAsia="uk-UA"/>
              </w:rPr>
              <w:t>Св</w:t>
            </w:r>
            <w:proofErr w:type="gramEnd"/>
            <w:r w:rsidRPr="0062109F">
              <w:rPr>
                <w:color w:val="000000"/>
                <w:lang w:eastAsia="uk-UA"/>
              </w:rPr>
              <w:t xml:space="preserve">ітлана Володимирівна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C4FE7" w14:textId="2C33120A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вчитель інформатики </w:t>
            </w:r>
            <w:r>
              <w:rPr>
                <w:color w:val="000000"/>
                <w:lang w:eastAsia="uk-UA"/>
              </w:rPr>
              <w:t>Попасненської гімназії</w:t>
            </w:r>
            <w:r w:rsidRPr="0062109F">
              <w:rPr>
                <w:color w:val="000000"/>
                <w:lang w:eastAsia="uk-UA"/>
              </w:rPr>
              <w:t xml:space="preserve"> Губиниської селищної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228BC" w14:textId="3E47D8FB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18466159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1BF8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28E3" w14:textId="1853BA85" w:rsidR="00EB3441" w:rsidRPr="00530C4A" w:rsidRDefault="00530C4A" w:rsidP="00952A6F">
            <w:pPr>
              <w:jc w:val="center"/>
              <w:rPr>
                <w:color w:val="000000"/>
                <w:lang w:val="uk-UA" w:eastAsia="uk-UA"/>
              </w:rPr>
            </w:pPr>
            <w:proofErr w:type="gramStart"/>
            <w:r>
              <w:rPr>
                <w:color w:val="000000"/>
                <w:lang w:eastAsia="uk-UA"/>
              </w:rPr>
              <w:t>В’</w:t>
            </w:r>
            <w:r>
              <w:rPr>
                <w:color w:val="000000"/>
                <w:lang w:val="uk-UA" w:eastAsia="uk-UA"/>
              </w:rPr>
              <w:t>ЯЗОВ</w:t>
            </w:r>
            <w:proofErr w:type="gramEnd"/>
          </w:p>
          <w:p w14:paraId="33AAB470" w14:textId="3E4762C8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Андрій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0122" w14:textId="14FB9330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учень 3 класу Криворізької  гімназії №19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E46B" w14:textId="253605CD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ГЛАДКИЙ</w:t>
            </w:r>
          </w:p>
          <w:p w14:paraId="3E0D4407" w14:textId="6153C698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 Віталій Юрійович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8FBF" w14:textId="4934EBD3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№19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245A3" w14:textId="0E47D120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0CE4AA4F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97B18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C422" w14:textId="0D5D35B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ЗАРУБИЧ</w:t>
            </w:r>
          </w:p>
          <w:p w14:paraId="28742408" w14:textId="07E823F2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 Богдан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7185B" w14:textId="35F59C19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учень 4 класу Криворізької початкової школи №128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9A5F" w14:textId="3A7807AD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ТАРАНІ</w:t>
            </w:r>
            <w:proofErr w:type="gramStart"/>
            <w:r w:rsidRPr="0062109F">
              <w:rPr>
                <w:color w:val="000000"/>
                <w:lang w:eastAsia="uk-UA"/>
              </w:rPr>
              <w:t>К</w:t>
            </w:r>
            <w:proofErr w:type="gramEnd"/>
            <w:r w:rsidRPr="0062109F">
              <w:rPr>
                <w:color w:val="000000"/>
                <w:lang w:eastAsia="uk-UA"/>
              </w:rPr>
              <w:t xml:space="preserve"> </w:t>
            </w:r>
          </w:p>
          <w:p w14:paraId="618E1F8B" w14:textId="408D1098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Катерина Анатоліївна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F216" w14:textId="7C076C32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початкової школи</w:t>
            </w:r>
            <w:r w:rsidRPr="0062109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№</w:t>
            </w:r>
            <w:r w:rsidRPr="0062109F">
              <w:rPr>
                <w:color w:val="000000"/>
                <w:lang w:eastAsia="uk-UA"/>
              </w:rPr>
              <w:t>128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000A0" w14:textId="43CEC59B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ІІІ</w:t>
            </w:r>
            <w:r w:rsidRPr="0062109F"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F934DF" w:rsidRPr="000C5C94" w14:paraId="6BBB08E0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C822E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7BB5A" w14:textId="740BD2F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ЛОПИРЬ</w:t>
            </w:r>
            <w:r w:rsidR="00F04ADD">
              <w:rPr>
                <w:color w:val="000000"/>
                <w:lang w:eastAsia="uk-UA"/>
              </w:rPr>
              <w:t>О</w:t>
            </w:r>
            <w:r w:rsidRPr="0062109F">
              <w:rPr>
                <w:color w:val="000000"/>
                <w:lang w:eastAsia="uk-UA"/>
              </w:rPr>
              <w:t xml:space="preserve">НОК </w:t>
            </w:r>
          </w:p>
          <w:p w14:paraId="3E7B1D6A" w14:textId="769B4DA0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>Руслан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4B58" w14:textId="32233226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вихованець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6823" w14:textId="7623D47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АФАНАСЬЄВ </w:t>
            </w:r>
          </w:p>
          <w:p w14:paraId="4F6B2EA8" w14:textId="03220D84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Сергій Володимирович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9CC01" w14:textId="5960C8FE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керівник гуртка</w:t>
            </w:r>
            <w:r>
              <w:rPr>
                <w:color w:val="000000"/>
                <w:lang w:eastAsia="uk-UA"/>
              </w:rPr>
              <w:t xml:space="preserve"> комунального</w:t>
            </w:r>
            <w:r w:rsidRPr="00E8156B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позашкільної освіти </w:t>
            </w:r>
            <w:r w:rsidRPr="00996F6C">
              <w:rPr>
                <w:color w:val="000000"/>
                <w:lang w:eastAsia="uk-UA"/>
              </w:rPr>
              <w:t>“</w:t>
            </w:r>
            <w:r w:rsidRPr="00E8156B">
              <w:rPr>
                <w:color w:val="000000"/>
                <w:lang w:eastAsia="uk-UA"/>
              </w:rPr>
              <w:t>Центр науково-технічної творчості учнівськ</w:t>
            </w:r>
            <w:r>
              <w:rPr>
                <w:color w:val="000000"/>
                <w:lang w:eastAsia="uk-UA"/>
              </w:rPr>
              <w:t>ої молоді Металургійного району</w:t>
            </w:r>
            <w:r w:rsidRPr="00996F6C">
              <w:rPr>
                <w:color w:val="000000"/>
                <w:lang w:eastAsia="uk-UA"/>
              </w:rPr>
              <w:t>”</w:t>
            </w:r>
            <w:r w:rsidRPr="00E8156B">
              <w:rPr>
                <w:color w:val="000000"/>
                <w:lang w:eastAsia="uk-UA"/>
              </w:rPr>
              <w:t xml:space="preserve"> Криворізької міської </w:t>
            </w:r>
            <w:proofErr w:type="gramStart"/>
            <w:r w:rsidRPr="00E8156B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42E8F" w14:textId="710B915C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3B99EE1F" w14:textId="77777777" w:rsidTr="00281B9D">
        <w:trPr>
          <w:trHeight w:val="9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490F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DC8D" w14:textId="261D177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 xml:space="preserve">ПОДЛУБЕНКО </w:t>
            </w:r>
          </w:p>
          <w:p w14:paraId="1036905B" w14:textId="2C02D694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color w:val="000000"/>
                <w:lang w:eastAsia="uk-UA"/>
              </w:rPr>
              <w:t xml:space="preserve">Єва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B21D" w14:textId="68AC8BBC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F934DF">
              <w:rPr>
                <w:color w:val="000000"/>
                <w:lang w:val="uk-UA" w:eastAsia="uk-UA"/>
              </w:rPr>
              <w:t>учениця 3 класу Криворізької  гімназії №19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2BBD" w14:textId="65A661C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ГЛАДКИЙ</w:t>
            </w:r>
          </w:p>
          <w:p w14:paraId="5159C376" w14:textId="1333C0A4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 xml:space="preserve"> Віталій Юрійович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C5B8B" w14:textId="5A67D9AF" w:rsidR="00F934DF" w:rsidRPr="000C5C94" w:rsidRDefault="00F934DF" w:rsidP="00952A6F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№19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0EB91" w14:textId="5D16E8C9" w:rsidR="00F934DF" w:rsidRPr="000C5C94" w:rsidRDefault="00F934DF" w:rsidP="00952A6F">
            <w:pPr>
              <w:jc w:val="center"/>
              <w:rPr>
                <w:b/>
                <w:i/>
                <w:lang w:val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ІІІ</w:t>
            </w:r>
            <w:r w:rsidRPr="0062109F"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F934DF" w:rsidRPr="000C5C94" w14:paraId="77AD7ADC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24AF6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BEF1" w14:textId="7F384A1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САВІ</w:t>
            </w:r>
            <w:proofErr w:type="gramStart"/>
            <w:r w:rsidRPr="0062109F">
              <w:rPr>
                <w:color w:val="000000"/>
                <w:lang w:eastAsia="uk-UA"/>
              </w:rPr>
              <w:t>НА</w:t>
            </w:r>
            <w:proofErr w:type="gramEnd"/>
          </w:p>
          <w:p w14:paraId="43FA057B" w14:textId="791FC87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 xml:space="preserve"> Полі</w:t>
            </w:r>
            <w:proofErr w:type="gramStart"/>
            <w:r w:rsidRPr="0062109F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21B0" w14:textId="76DD5B8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4</w:t>
            </w:r>
            <w:r w:rsidRPr="00F117F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Криворізької початкової школи</w:t>
            </w:r>
            <w:r w:rsidRPr="0062109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№</w:t>
            </w:r>
            <w:r w:rsidRPr="0062109F">
              <w:rPr>
                <w:color w:val="000000"/>
                <w:lang w:eastAsia="uk-UA"/>
              </w:rPr>
              <w:t>128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08ED" w14:textId="48B1A9C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ТАРАНІ</w:t>
            </w:r>
            <w:proofErr w:type="gramStart"/>
            <w:r w:rsidRPr="0062109F">
              <w:rPr>
                <w:color w:val="000000"/>
                <w:lang w:eastAsia="uk-UA"/>
              </w:rPr>
              <w:t>К</w:t>
            </w:r>
            <w:proofErr w:type="gramEnd"/>
            <w:r w:rsidRPr="0062109F">
              <w:rPr>
                <w:color w:val="000000"/>
                <w:lang w:eastAsia="uk-UA"/>
              </w:rPr>
              <w:t xml:space="preserve"> </w:t>
            </w:r>
          </w:p>
          <w:p w14:paraId="2EAE9B2B" w14:textId="08CD528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>Катерина Анатоліївна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39151" w14:textId="2AEEE82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початкової школи</w:t>
            </w:r>
            <w:r w:rsidRPr="0062109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№</w:t>
            </w:r>
            <w:r w:rsidRPr="0062109F">
              <w:rPr>
                <w:color w:val="000000"/>
                <w:lang w:eastAsia="uk-UA"/>
              </w:rPr>
              <w:t>128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AC252" w14:textId="2A4D258B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2278B7C0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372B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524E" w14:textId="792378C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ЧЕГЛАКОВА</w:t>
            </w:r>
          </w:p>
          <w:p w14:paraId="4ED365BF" w14:textId="71714D9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 xml:space="preserve"> </w:t>
            </w:r>
            <w:proofErr w:type="gramStart"/>
            <w:r w:rsidRPr="0062109F">
              <w:rPr>
                <w:color w:val="000000"/>
                <w:lang w:eastAsia="uk-UA"/>
              </w:rPr>
              <w:t>Кр</w:t>
            </w:r>
            <w:proofErr w:type="gramEnd"/>
            <w:r w:rsidRPr="0062109F">
              <w:rPr>
                <w:color w:val="000000"/>
                <w:lang w:eastAsia="uk-UA"/>
              </w:rPr>
              <w:t xml:space="preserve">істіна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31E17" w14:textId="3824A4E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4 класу Криворізької  гімназії №12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1F67" w14:textId="195BBB4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МЕЛЬНИЦЬКА</w:t>
            </w:r>
          </w:p>
          <w:p w14:paraId="03A48421" w14:textId="595376F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 xml:space="preserve"> Тетяна Олегівна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9DF5" w14:textId="1E11C17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1B424" w14:textId="2A378D6E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62109F">
              <w:rPr>
                <w:b/>
                <w:bCs/>
                <w:color w:val="000000"/>
                <w:lang w:eastAsia="uk-UA"/>
              </w:rPr>
              <w:t>ІІІ</w:t>
            </w:r>
            <w:r w:rsidRPr="0062109F"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F934DF" w:rsidRPr="000C5C94" w14:paraId="33CCF7F3" w14:textId="77777777" w:rsidTr="00F934DF">
        <w:trPr>
          <w:trHeight w:val="15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FF18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1A90" w14:textId="7E86688F" w:rsidR="00F934DF" w:rsidRPr="000C5C94" w:rsidRDefault="00530C4A" w:rsidP="00952A6F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 xml:space="preserve">ЯКУБИНСЬКА </w:t>
            </w:r>
            <w:r w:rsidR="00F934DF" w:rsidRPr="0062109F">
              <w:rPr>
                <w:color w:val="000000"/>
                <w:lang w:eastAsia="uk-UA"/>
              </w:rPr>
              <w:t>Анастасія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BE22" w14:textId="2AC9446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3 класу Криворізької  гімназії №103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3660" w14:textId="04A8481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62109F">
              <w:rPr>
                <w:color w:val="000000"/>
                <w:lang w:eastAsia="uk-UA"/>
              </w:rPr>
              <w:t>ЛОПИРЬ</w:t>
            </w:r>
            <w:r w:rsidR="00F04ADD">
              <w:rPr>
                <w:color w:val="000000"/>
                <w:lang w:eastAsia="uk-UA"/>
              </w:rPr>
              <w:t>О</w:t>
            </w:r>
            <w:r w:rsidRPr="0062109F">
              <w:rPr>
                <w:color w:val="000000"/>
                <w:lang w:eastAsia="uk-UA"/>
              </w:rPr>
              <w:t>НОК</w:t>
            </w:r>
          </w:p>
          <w:p w14:paraId="4D0DD5EE" w14:textId="401AEDB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 xml:space="preserve"> Валентина Василівна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4FE3" w14:textId="20FDD6E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62109F">
              <w:rPr>
                <w:color w:val="000000"/>
                <w:lang w:eastAsia="uk-UA"/>
              </w:rPr>
              <w:t>Вчитель</w:t>
            </w:r>
            <w:r>
              <w:rPr>
                <w:color w:val="000000"/>
                <w:lang w:eastAsia="uk-UA"/>
              </w:rPr>
              <w:t xml:space="preserve"> </w:t>
            </w:r>
            <w:r w:rsidRPr="0062109F">
              <w:rPr>
                <w:color w:val="000000"/>
                <w:lang w:eastAsia="uk-UA"/>
              </w:rPr>
              <w:t>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№103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B670C" w14:textId="452A9BE2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62109F"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  <w:t> </w:t>
            </w:r>
            <w:r w:rsidRPr="0062109F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058ED65E" w14:textId="77777777" w:rsidTr="000D3C79">
        <w:trPr>
          <w:trHeight w:val="510"/>
        </w:trPr>
        <w:tc>
          <w:tcPr>
            <w:tcW w:w="14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B51A" w14:textId="77777777" w:rsidR="00F934DF" w:rsidRDefault="00F934DF" w:rsidP="00F934DF">
            <w:pPr>
              <w:rPr>
                <w:lang w:val="uk-UA"/>
              </w:rPr>
            </w:pPr>
          </w:p>
          <w:p w14:paraId="7B3C5033" w14:textId="77777777" w:rsidR="00F934DF" w:rsidRDefault="00F934DF" w:rsidP="00F934DF">
            <w:r>
              <w:t>Вікова категорія 5-6</w:t>
            </w:r>
            <w:r w:rsidRPr="006541A2">
              <w:t xml:space="preserve"> клас</w:t>
            </w:r>
          </w:p>
          <w:p w14:paraId="1DF61BA2" w14:textId="66ECE483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</w:tc>
      </w:tr>
      <w:tr w:rsidR="00F934DF" w:rsidRPr="000C5C94" w14:paraId="762E0339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96AF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0E06" w14:textId="1B3E4A2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БАРСЬКА </w:t>
            </w:r>
          </w:p>
          <w:p w14:paraId="1D5B4D86" w14:textId="1C36FE4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Ніка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9DAA1" w14:textId="26BEA6D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5</w:t>
            </w:r>
            <w:r w:rsidRPr="00F117F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Нікопольського ліцею</w:t>
            </w:r>
            <w:r w:rsidRPr="0062109F">
              <w:rPr>
                <w:color w:val="000000"/>
                <w:lang w:eastAsia="uk-UA"/>
              </w:rPr>
              <w:t xml:space="preserve"> №4 Нікопольської міської </w:t>
            </w:r>
            <w:proofErr w:type="gramStart"/>
            <w:r w:rsidRPr="0062109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F8F60" w14:textId="64EF5FBF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АНУФРІЄВА</w:t>
            </w:r>
          </w:p>
          <w:p w14:paraId="47A4601B" w14:textId="29CC51A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Катерина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C653" w14:textId="0D66366F" w:rsidR="00F934DF" w:rsidRPr="000C5C94" w:rsidRDefault="00F934DF" w:rsidP="00952A6F">
            <w:pPr>
              <w:jc w:val="center"/>
              <w:rPr>
                <w:b/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Нікопольського ліцею</w:t>
            </w:r>
            <w:r w:rsidRPr="0062109F">
              <w:rPr>
                <w:color w:val="000000"/>
                <w:lang w:eastAsia="uk-UA"/>
              </w:rPr>
              <w:t xml:space="preserve"> №4 Нікопольської міської </w:t>
            </w:r>
            <w:proofErr w:type="gramStart"/>
            <w:r w:rsidRPr="0062109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021D0" w14:textId="2542E9E9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55102991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99AA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EA0B" w14:textId="35E335DD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БЕРЕЖНОВ</w:t>
            </w:r>
          </w:p>
          <w:p w14:paraId="0A2311B7" w14:textId="1153671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Кирило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60BC" w14:textId="1008B84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 класу Криворізької  гімназії №60</w:t>
            </w:r>
            <w:r w:rsidRPr="00F117FF">
              <w:rPr>
                <w:color w:val="000000"/>
                <w:lang w:eastAsia="uk-UA"/>
              </w:rPr>
              <w:t xml:space="preserve"> Криворізької </w:t>
            </w:r>
            <w:r w:rsidRPr="00F117FF">
              <w:rPr>
                <w:color w:val="000000"/>
                <w:lang w:eastAsia="uk-UA"/>
              </w:rPr>
              <w:lastRenderedPageBreak/>
              <w:t>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7692" w14:textId="7C1CC422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lastRenderedPageBreak/>
              <w:t>СІРЕНКО</w:t>
            </w:r>
          </w:p>
          <w:p w14:paraId="3C4D0D86" w14:textId="35827F0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Вікторія Миколаївна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99BB" w14:textId="2945C75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інформатики </w:t>
            </w:r>
            <w:r>
              <w:rPr>
                <w:color w:val="000000"/>
                <w:lang w:eastAsia="uk-UA"/>
              </w:rPr>
              <w:t>Криворізької  гімназії №60</w:t>
            </w:r>
            <w:r w:rsidRPr="00F117FF">
              <w:rPr>
                <w:color w:val="000000"/>
                <w:lang w:eastAsia="uk-UA"/>
              </w:rPr>
              <w:t xml:space="preserve"> </w:t>
            </w:r>
            <w:r w:rsidRPr="00F117FF">
              <w:rPr>
                <w:color w:val="000000"/>
                <w:lang w:eastAsia="uk-UA"/>
              </w:rPr>
              <w:lastRenderedPageBreak/>
              <w:t>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282C9" w14:textId="74FDB623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lastRenderedPageBreak/>
              <w:t>І</w:t>
            </w:r>
          </w:p>
        </w:tc>
      </w:tr>
      <w:tr w:rsidR="00F934DF" w:rsidRPr="000C5C94" w14:paraId="4736BF26" w14:textId="77777777" w:rsidTr="00F934D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83A1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68E95" w14:textId="56654F6E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БУРЯК</w:t>
            </w:r>
          </w:p>
          <w:p w14:paraId="499740C1" w14:textId="5BB8D0E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Маргарита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068D" w14:textId="1915467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</w:t>
            </w:r>
            <w:r w:rsidRPr="00F117F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Дніпровської гімназії  №</w:t>
            </w:r>
            <w:r w:rsidRPr="004675E5">
              <w:rPr>
                <w:color w:val="000000"/>
                <w:lang w:eastAsia="uk-UA"/>
              </w:rPr>
              <w:t>128</w:t>
            </w:r>
            <w:r>
              <w:rPr>
                <w:color w:val="000000"/>
                <w:lang w:eastAsia="uk-UA"/>
              </w:rPr>
              <w:t xml:space="preserve"> Дніпровської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B86A" w14:textId="0C97297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ПОДОБЄД</w:t>
            </w:r>
          </w:p>
          <w:p w14:paraId="41F9AC94" w14:textId="5CF5862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Яна Миколаївна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E7AFD" w14:textId="0A1112E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Дніпровської гімназії  №</w:t>
            </w:r>
            <w:r w:rsidRPr="004675E5">
              <w:rPr>
                <w:color w:val="000000"/>
                <w:lang w:eastAsia="uk-UA"/>
              </w:rPr>
              <w:t>128</w:t>
            </w:r>
            <w:r>
              <w:rPr>
                <w:color w:val="000000"/>
                <w:lang w:eastAsia="uk-UA"/>
              </w:rPr>
              <w:t xml:space="preserve"> Дніпровської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111DB" w14:textId="4C0F4C4F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2238B279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DE50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1C64" w14:textId="61946F0A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ВАСИЛЕГА</w:t>
            </w:r>
          </w:p>
          <w:p w14:paraId="5FEB9142" w14:textId="563211A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Сергій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809E" w14:textId="5754B96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вихованець комунального</w:t>
            </w:r>
            <w:r w:rsidRPr="00E8156B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996F6C">
              <w:rPr>
                <w:color w:val="000000"/>
                <w:lang w:eastAsia="uk-UA"/>
              </w:rPr>
              <w:t>“</w:t>
            </w:r>
            <w:r w:rsidRPr="004675E5">
              <w:rPr>
                <w:color w:val="000000"/>
                <w:lang w:eastAsia="uk-UA"/>
              </w:rPr>
              <w:t>Запорізький обласний центр науково-технічн</w:t>
            </w:r>
            <w:r>
              <w:rPr>
                <w:color w:val="000000"/>
                <w:lang w:eastAsia="uk-UA"/>
              </w:rPr>
              <w:t xml:space="preserve">ої творчості учнівської молоді </w:t>
            </w:r>
            <w:r w:rsidRPr="00996F6C">
              <w:rPr>
                <w:color w:val="000000"/>
                <w:lang w:eastAsia="uk-UA"/>
              </w:rPr>
              <w:t>“</w:t>
            </w:r>
            <w:r>
              <w:rPr>
                <w:color w:val="000000"/>
                <w:lang w:eastAsia="uk-UA"/>
              </w:rPr>
              <w:t>Грані</w:t>
            </w:r>
            <w:r w:rsidRPr="00996F6C">
              <w:rPr>
                <w:color w:val="000000"/>
                <w:lang w:eastAsia="uk-UA"/>
              </w:rPr>
              <w:t>”</w:t>
            </w:r>
            <w:r w:rsidRPr="004675E5">
              <w:rPr>
                <w:color w:val="000000"/>
                <w:lang w:eastAsia="uk-UA"/>
              </w:rPr>
              <w:t xml:space="preserve"> Запорізької обласної </w:t>
            </w:r>
            <w:proofErr w:type="gramStart"/>
            <w:r w:rsidRPr="004675E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A472" w14:textId="69CEC6CA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БОЙЧУК</w:t>
            </w:r>
          </w:p>
          <w:p w14:paraId="5EAE163A" w14:textId="22968E6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Єлизавета Едуардівна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A48F" w14:textId="4EAEF73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методист </w:t>
            </w:r>
            <w:r>
              <w:rPr>
                <w:color w:val="000000"/>
                <w:lang w:eastAsia="uk-UA"/>
              </w:rPr>
              <w:t xml:space="preserve">STEM-відділу, керівник гуртка </w:t>
            </w:r>
            <w:r w:rsidRPr="00996F6C">
              <w:rPr>
                <w:color w:val="000000"/>
                <w:lang w:eastAsia="uk-UA"/>
              </w:rPr>
              <w:t>“</w:t>
            </w:r>
            <w:r w:rsidRPr="004675E5">
              <w:rPr>
                <w:color w:val="000000"/>
                <w:lang w:eastAsia="uk-UA"/>
              </w:rPr>
              <w:t>Творча діяльність в середовищі програмування S</w:t>
            </w:r>
            <w:r>
              <w:rPr>
                <w:color w:val="000000"/>
                <w:lang w:eastAsia="uk-UA"/>
              </w:rPr>
              <w:t>cratch</w:t>
            </w:r>
            <w:r w:rsidRPr="00996F6C">
              <w:rPr>
                <w:color w:val="000000"/>
                <w:lang w:eastAsia="uk-UA"/>
              </w:rPr>
              <w:t>”</w:t>
            </w:r>
            <w:r>
              <w:rPr>
                <w:color w:val="000000"/>
                <w:lang w:eastAsia="uk-UA"/>
              </w:rPr>
              <w:t xml:space="preserve"> комунального</w:t>
            </w:r>
            <w:r w:rsidRPr="00E8156B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996F6C">
              <w:rPr>
                <w:color w:val="000000"/>
                <w:lang w:eastAsia="uk-UA"/>
              </w:rPr>
              <w:t>“</w:t>
            </w:r>
            <w:r w:rsidRPr="004675E5">
              <w:rPr>
                <w:color w:val="000000"/>
                <w:lang w:eastAsia="uk-UA"/>
              </w:rPr>
              <w:t>Запорізький обласний центр науково-технічн</w:t>
            </w:r>
            <w:r>
              <w:rPr>
                <w:color w:val="000000"/>
                <w:lang w:eastAsia="uk-UA"/>
              </w:rPr>
              <w:t xml:space="preserve">ої творчості учнівської молоді </w:t>
            </w:r>
            <w:r w:rsidRPr="00996F6C">
              <w:rPr>
                <w:color w:val="000000"/>
                <w:lang w:eastAsia="uk-UA"/>
              </w:rPr>
              <w:t>“</w:t>
            </w:r>
            <w:r>
              <w:rPr>
                <w:color w:val="000000"/>
                <w:lang w:eastAsia="uk-UA"/>
              </w:rPr>
              <w:t>Грані</w:t>
            </w:r>
            <w:r w:rsidRPr="00996F6C">
              <w:rPr>
                <w:color w:val="000000"/>
                <w:lang w:eastAsia="uk-UA"/>
              </w:rPr>
              <w:t>”</w:t>
            </w:r>
            <w:r w:rsidRPr="004675E5">
              <w:rPr>
                <w:color w:val="000000"/>
                <w:lang w:eastAsia="uk-UA"/>
              </w:rPr>
              <w:t xml:space="preserve"> Запорізької обласної </w:t>
            </w:r>
            <w:proofErr w:type="gramStart"/>
            <w:r w:rsidRPr="004675E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0D498" w14:textId="294F91D0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79401A00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8B1E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0285" w14:textId="1765147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ВЕРГУН</w:t>
            </w:r>
          </w:p>
          <w:p w14:paraId="2C82151F" w14:textId="0EB69F0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Полі</w:t>
            </w:r>
            <w:proofErr w:type="gramStart"/>
            <w:r w:rsidRPr="004675E5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1025" w14:textId="5E27790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</w:t>
            </w:r>
            <w:r w:rsidRPr="00F117F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Криворізького ліцею</w:t>
            </w:r>
            <w:r w:rsidRPr="004675E5">
              <w:rPr>
                <w:color w:val="000000"/>
                <w:lang w:eastAsia="uk-UA"/>
              </w:rPr>
              <w:t xml:space="preserve"> №119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7305" w14:textId="2D295F7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ГАРБУТ </w:t>
            </w:r>
          </w:p>
          <w:p w14:paraId="6529D893" w14:textId="7E63399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Катерина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70EC" w14:textId="0347197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Криворізького ліцею</w:t>
            </w:r>
            <w:r w:rsidRPr="004675E5">
              <w:rPr>
                <w:color w:val="000000"/>
                <w:lang w:eastAsia="uk-UA"/>
              </w:rPr>
              <w:t xml:space="preserve"> №119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6C855" w14:textId="59A85DB7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18ECD392" w14:textId="77777777" w:rsidTr="00F934DF">
        <w:trPr>
          <w:trHeight w:val="10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69E3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CCFF1" w14:textId="7587EC8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ДМІ</w:t>
            </w:r>
            <w:proofErr w:type="gramStart"/>
            <w:r w:rsidRPr="004675E5">
              <w:rPr>
                <w:color w:val="000000"/>
                <w:lang w:eastAsia="uk-UA"/>
              </w:rPr>
              <w:t>ТР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ІЄВ </w:t>
            </w:r>
          </w:p>
          <w:p w14:paraId="6704B1D6" w14:textId="54C2295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Данило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501C" w14:textId="0BCCD95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</w:t>
            </w:r>
            <w:r w:rsidRPr="00C92144">
              <w:rPr>
                <w:color w:val="000000"/>
                <w:lang w:eastAsia="uk-UA"/>
              </w:rPr>
              <w:t xml:space="preserve"> класу </w:t>
            </w:r>
            <w:r>
              <w:rPr>
                <w:color w:val="000000"/>
                <w:lang w:eastAsia="uk-UA"/>
              </w:rPr>
              <w:t>Криворізького ліцею</w:t>
            </w:r>
            <w:r w:rsidRPr="004675E5">
              <w:rPr>
                <w:color w:val="000000"/>
                <w:lang w:eastAsia="uk-UA"/>
              </w:rPr>
              <w:t xml:space="preserve"> №119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4215" w14:textId="5160CDF2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ГАРБУТ </w:t>
            </w:r>
          </w:p>
          <w:p w14:paraId="55EEDC88" w14:textId="6841F7D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Катерина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1E2E" w14:textId="557369C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Криворізького ліцею</w:t>
            </w:r>
            <w:r w:rsidRPr="004675E5">
              <w:rPr>
                <w:color w:val="000000"/>
                <w:lang w:eastAsia="uk-UA"/>
              </w:rPr>
              <w:t xml:space="preserve"> №119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59D35" w14:textId="47ADDDB8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4C1BCFF9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4F4C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8D1D0" w14:textId="591BA90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ДУХ </w:t>
            </w:r>
          </w:p>
          <w:p w14:paraId="3131EEA7" w14:textId="4855DEE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Тимофій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D3AC8" w14:textId="0147583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</w:t>
            </w:r>
            <w:r w:rsidRPr="00C92144">
              <w:rPr>
                <w:color w:val="000000"/>
                <w:lang w:eastAsia="uk-UA"/>
              </w:rPr>
              <w:t xml:space="preserve"> класу Криворізької гімназії №15 ім.М.Решетняка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051C" w14:textId="14AC472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ЖЕЛУДЬКО</w:t>
            </w:r>
          </w:p>
          <w:p w14:paraId="68746766" w14:textId="6549EA7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Яна</w:t>
            </w:r>
            <w:proofErr w:type="gramStart"/>
            <w:r w:rsidRPr="004675E5">
              <w:rPr>
                <w:color w:val="000000"/>
                <w:lang w:eastAsia="uk-UA"/>
              </w:rPr>
              <w:t xml:space="preserve"> В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ікторівна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F911D" w14:textId="5330EF5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вчителька інформатики </w:t>
            </w:r>
            <w:r w:rsidRPr="00C92144">
              <w:rPr>
                <w:color w:val="000000"/>
                <w:lang w:eastAsia="uk-UA"/>
              </w:rPr>
              <w:t>Криворізької гімназії №15 ім.М.Решетняка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EF64D" w14:textId="1759E729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4F477D09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61CA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5CCB7" w14:textId="578C3F1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proofErr w:type="gramStart"/>
            <w:r w:rsidRPr="004675E5">
              <w:rPr>
                <w:color w:val="000000"/>
                <w:lang w:eastAsia="uk-UA"/>
              </w:rPr>
              <w:t>З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ІНЧЕНКО </w:t>
            </w:r>
          </w:p>
          <w:p w14:paraId="6FE9BAFC" w14:textId="739B5F2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Артур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73A3F" w14:textId="49E013C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 класу Криворізької  гімназії №12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F67B" w14:textId="2FBB638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МЕЛЬНИЦЬКА </w:t>
            </w:r>
          </w:p>
          <w:p w14:paraId="7763D2D3" w14:textId="62BDBF8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Тетяна Олегівна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CDCE" w14:textId="088CBD6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33A11" w14:textId="1A4B6174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44F8D27B" w14:textId="77777777" w:rsidTr="00F934DF">
        <w:trPr>
          <w:trHeight w:val="41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9A77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FAE5" w14:textId="1269EC5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ІВАКІН </w:t>
            </w:r>
          </w:p>
          <w:p w14:paraId="309AB144" w14:textId="300BE9D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Микита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43B0" w14:textId="18F3527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Криворізької  гімназії №108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4929" w14:textId="0CB941E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СТЕЦИШИНА</w:t>
            </w:r>
          </w:p>
          <w:p w14:paraId="3BD34AFC" w14:textId="1C85619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Олександра Юріївна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8395" w14:textId="449D1C2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№108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4C365" w14:textId="5A4E8D43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28092F6E" w14:textId="77777777" w:rsidTr="00F934DF">
        <w:trPr>
          <w:trHeight w:val="76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9BE4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70EAF" w14:textId="72A41BAA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КАССІ</w:t>
            </w:r>
            <w:proofErr w:type="gramStart"/>
            <w:r w:rsidRPr="004675E5">
              <w:rPr>
                <w:color w:val="000000"/>
                <w:lang w:eastAsia="uk-UA"/>
              </w:rPr>
              <w:t>Р</w:t>
            </w:r>
            <w:proofErr w:type="gramEnd"/>
          </w:p>
          <w:p w14:paraId="1F373A6C" w14:textId="139B3C2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Матвій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F191" w14:textId="74B6D4B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 класу Криворізької  гімназії №12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9C848" w14:textId="1794D25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МЕЛЬНИЦЬКА </w:t>
            </w:r>
          </w:p>
          <w:p w14:paraId="1E83AE5E" w14:textId="4165584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Тетяна Олегівна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0AA4" w14:textId="2F09207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5FBC9" w14:textId="0C3022E5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676D171D" w14:textId="77777777" w:rsidTr="00F934DF">
        <w:trPr>
          <w:trHeight w:val="10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4789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38D9" w14:textId="7BEA2E2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КЛИМЕНКО </w:t>
            </w:r>
          </w:p>
          <w:p w14:paraId="3CEE8760" w14:textId="7114BBC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proofErr w:type="gramStart"/>
            <w:r w:rsidRPr="004675E5">
              <w:rPr>
                <w:color w:val="000000"/>
                <w:lang w:eastAsia="uk-UA"/>
              </w:rPr>
              <w:t>Ксенія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5594" w14:textId="705B44E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</w:t>
            </w:r>
            <w:r w:rsidRPr="0078701F">
              <w:rPr>
                <w:color w:val="000000"/>
                <w:lang w:eastAsia="uk-UA"/>
              </w:rPr>
              <w:t xml:space="preserve"> класу Нікопольської  гімназії №6 Нікопольської міської </w:t>
            </w:r>
            <w:proofErr w:type="gramStart"/>
            <w:r w:rsidRPr="0078701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B219" w14:textId="18A5220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ЗАЛЕВСЬКА</w:t>
            </w:r>
          </w:p>
          <w:p w14:paraId="19967C55" w14:textId="4AD5512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Аліна Геннадіївна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8FB0" w14:textId="692E6A9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інформатики </w:t>
            </w:r>
            <w:r w:rsidRPr="0078701F">
              <w:rPr>
                <w:color w:val="000000"/>
                <w:lang w:eastAsia="uk-UA"/>
              </w:rPr>
              <w:t xml:space="preserve">Нікопольської  гімназії №6 Нікопольської міської </w:t>
            </w:r>
            <w:proofErr w:type="gramStart"/>
            <w:r w:rsidRPr="0078701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11F5D" w14:textId="34BD1920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4899876F" w14:textId="77777777" w:rsidTr="00F934DF">
        <w:trPr>
          <w:trHeight w:val="10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95C4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2D5D" w14:textId="1D057E3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КЛИМОВИЧ</w:t>
            </w:r>
          </w:p>
          <w:p w14:paraId="310DC101" w14:textId="5AFD16A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Дмитро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8797" w14:textId="1B80849A" w:rsidR="00F04ADD" w:rsidRPr="000C5C94" w:rsidRDefault="00F934DF" w:rsidP="00F04ADD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</w:t>
            </w:r>
            <w:r w:rsidRPr="00996F6C">
              <w:rPr>
                <w:color w:val="000000"/>
                <w:lang w:eastAsia="uk-UA"/>
              </w:rPr>
              <w:t xml:space="preserve"> класу 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</w:p>
          <w:p w14:paraId="77B2152F" w14:textId="46E13F7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50D5" w14:textId="75E4326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ДЕСЯТЕРИК</w:t>
            </w:r>
          </w:p>
          <w:p w14:paraId="069A9C7B" w14:textId="6C04EB6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Ольга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C7CA" w14:textId="3C4BB6A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вчителька інформатики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 xml:space="preserve">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A778F" w14:textId="3FAA9FF3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2624A6C9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8909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3A7D" w14:textId="5B3C7AC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МАЦЮК</w:t>
            </w:r>
          </w:p>
          <w:p w14:paraId="4054061E" w14:textId="3282ADF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Матвій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847D" w14:textId="5EDC58E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 класу Криворізької  гімназії №114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70D0" w14:textId="7DCFC22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ОФІЦИНСЬКА</w:t>
            </w:r>
          </w:p>
          <w:p w14:paraId="370D778D" w14:textId="653F9D6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Ірина Володимирівна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1F36" w14:textId="7BAEB12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заступниця директора з навчально-виховної роботи, учителька інформатики </w:t>
            </w:r>
            <w:r>
              <w:rPr>
                <w:color w:val="000000"/>
                <w:lang w:eastAsia="uk-UA"/>
              </w:rPr>
              <w:t>Криворізької  гімназії №114</w:t>
            </w:r>
            <w:r w:rsidRPr="00F117FF">
              <w:rPr>
                <w:color w:val="000000"/>
                <w:lang w:eastAsia="uk-UA"/>
              </w:rPr>
              <w:t xml:space="preserve"> Криворізької міської </w:t>
            </w:r>
            <w:proofErr w:type="gramStart"/>
            <w:r w:rsidRPr="00F117F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A1CED" w14:textId="77CF376D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3EBAB1E6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F3C11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B077" w14:textId="11E9774D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МЄХ </w:t>
            </w:r>
          </w:p>
          <w:p w14:paraId="073C0B5B" w14:textId="71DA82E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Андрій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60B3" w14:textId="633AB73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</w:t>
            </w:r>
            <w:r w:rsidRPr="00996F6C">
              <w:rPr>
                <w:color w:val="000000"/>
                <w:lang w:eastAsia="uk-UA"/>
              </w:rPr>
              <w:t xml:space="preserve"> класу 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72B79" w14:textId="23884D4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ОЛІЙНИК </w:t>
            </w:r>
          </w:p>
          <w:p w14:paraId="195C7C27" w14:textId="609BA8B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proofErr w:type="gramStart"/>
            <w:r w:rsidRPr="004675E5">
              <w:rPr>
                <w:color w:val="000000"/>
                <w:lang w:eastAsia="uk-UA"/>
              </w:rPr>
              <w:t>Наталія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 Валеріївна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9D7E" w14:textId="378C341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 xml:space="preserve">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D9C86" w14:textId="18B69E9D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7BAD0776" w14:textId="77777777" w:rsidTr="00F934DF">
        <w:trPr>
          <w:trHeight w:val="76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89A4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77D6" w14:textId="44290E2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МОРОЗ </w:t>
            </w:r>
          </w:p>
          <w:p w14:paraId="752AE775" w14:textId="32EE354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Анастасія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7369" w14:textId="731E9C9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996F6C">
              <w:rPr>
                <w:color w:val="000000"/>
                <w:lang w:eastAsia="uk-UA"/>
              </w:rPr>
              <w:t xml:space="preserve">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FDBA" w14:textId="54F6FE6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ЯКИМОВА </w:t>
            </w:r>
          </w:p>
          <w:p w14:paraId="2DFE3F4C" w14:textId="2AA6A2B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Ніна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0F38" w14:textId="02C427A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керівник гуртка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>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796B2" w14:textId="3A315C07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5A70093B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2577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5A73" w14:textId="5C1F25B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НАЗАРЕВИЧ</w:t>
            </w:r>
          </w:p>
          <w:p w14:paraId="27CFAF13" w14:textId="4560EB6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Макар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4630" w14:textId="416FEB0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Криворізької  гімназії №62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CE74C" w14:textId="3C13613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КИСІЛЬ </w:t>
            </w:r>
          </w:p>
          <w:p w14:paraId="184D1066" w14:textId="4B023DE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Тетяна Олексакндрівна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E99A" w14:textId="420FB41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№62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09CE7" w14:textId="6F7C2BB8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63003A1B" w14:textId="77777777" w:rsidTr="00F934DF">
        <w:trPr>
          <w:trHeight w:val="76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08EF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CC54" w14:textId="7B88C39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НАЗАРЕВИЧ </w:t>
            </w:r>
          </w:p>
          <w:p w14:paraId="37AC969C" w14:textId="2E8F858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Марко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BD74" w14:textId="45D27F9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Криворізької  гімназії №62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44DDF" w14:textId="5711412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КИСІЛЬ </w:t>
            </w:r>
          </w:p>
          <w:p w14:paraId="16EC6F84" w14:textId="7C5C220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Тетяна Олексакндрівна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DB8C" w14:textId="3501B4E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№62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92D01" w14:textId="1D86591D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6C7899F9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073C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C80" w14:textId="1230518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ОЛЕФІРОВА </w:t>
            </w:r>
          </w:p>
          <w:p w14:paraId="28059578" w14:textId="2B064B4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Злата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EC04" w14:textId="4114554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5 класу Криворізької  гімназії №41</w:t>
            </w:r>
            <w:r w:rsidRPr="00F117FF">
              <w:rPr>
                <w:color w:val="000000"/>
                <w:lang w:eastAsia="uk-UA"/>
              </w:rPr>
              <w:t xml:space="preserve"> Криворізької </w:t>
            </w:r>
            <w:r w:rsidRPr="00F117FF">
              <w:rPr>
                <w:color w:val="000000"/>
                <w:lang w:eastAsia="uk-UA"/>
              </w:rPr>
              <w:lastRenderedPageBreak/>
              <w:t>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35D8" w14:textId="29F5C53A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lastRenderedPageBreak/>
              <w:t>ПАНЧЕНКО</w:t>
            </w:r>
          </w:p>
          <w:p w14:paraId="60B67E4C" w14:textId="2B8599A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</w:t>
            </w:r>
            <w:proofErr w:type="gramStart"/>
            <w:r w:rsidRPr="004675E5">
              <w:rPr>
                <w:color w:val="000000"/>
                <w:lang w:eastAsia="uk-UA"/>
              </w:rPr>
              <w:t>Над</w:t>
            </w:r>
            <w:proofErr w:type="gramEnd"/>
            <w:r w:rsidRPr="004675E5">
              <w:rPr>
                <w:color w:val="000000"/>
                <w:lang w:eastAsia="uk-UA"/>
              </w:rPr>
              <w:t>ія Олексіївна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81774" w14:textId="70673E6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№41</w:t>
            </w:r>
            <w:r w:rsidRPr="00F117FF">
              <w:rPr>
                <w:color w:val="000000"/>
                <w:lang w:eastAsia="uk-UA"/>
              </w:rPr>
              <w:t xml:space="preserve"> </w:t>
            </w:r>
            <w:r w:rsidRPr="00F117FF">
              <w:rPr>
                <w:color w:val="000000"/>
                <w:lang w:eastAsia="uk-UA"/>
              </w:rPr>
              <w:lastRenderedPageBreak/>
              <w:t>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8A1EB" w14:textId="43D21E15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lastRenderedPageBreak/>
              <w:t>І</w:t>
            </w:r>
          </w:p>
        </w:tc>
      </w:tr>
      <w:tr w:rsidR="00F934DF" w:rsidRPr="000C5C94" w14:paraId="4D19E89B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CAFC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28EED" w14:textId="3196E8AF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РУДАК</w:t>
            </w:r>
          </w:p>
          <w:p w14:paraId="67F4425C" w14:textId="4AB1F36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Євгенія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2A19C" w14:textId="1130068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5</w:t>
            </w:r>
            <w:r w:rsidRPr="00C92144">
              <w:rPr>
                <w:color w:val="000000"/>
                <w:lang w:eastAsia="uk-UA"/>
              </w:rPr>
              <w:t xml:space="preserve"> класу </w:t>
            </w:r>
            <w:r>
              <w:rPr>
                <w:color w:val="000000"/>
                <w:lang w:eastAsia="uk-UA"/>
              </w:rPr>
              <w:t>Криворізького ліцею</w:t>
            </w:r>
            <w:r w:rsidRPr="004675E5">
              <w:rPr>
                <w:color w:val="000000"/>
                <w:lang w:eastAsia="uk-UA"/>
              </w:rPr>
              <w:t xml:space="preserve"> №119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6594" w14:textId="03E78B52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ПИНЗАР</w:t>
            </w:r>
          </w:p>
          <w:p w14:paraId="238D7B24" w14:textId="2FF6AF8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Ольга Володимирівна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9D1AC" w14:textId="628929B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Криворізького ліцею</w:t>
            </w:r>
            <w:r w:rsidRPr="004675E5">
              <w:rPr>
                <w:color w:val="000000"/>
                <w:lang w:eastAsia="uk-UA"/>
              </w:rPr>
              <w:t xml:space="preserve"> №119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D72CC" w14:textId="4311E9FB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51AA25C0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5CBE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0C4" w14:textId="364F1E6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РУДЕНКО</w:t>
            </w:r>
          </w:p>
          <w:p w14:paraId="775743FB" w14:textId="08C85F1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Тимофій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F9B4" w14:textId="3569699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Дніпровської гімназії</w:t>
            </w:r>
            <w:r w:rsidRPr="004675E5">
              <w:rPr>
                <w:color w:val="000000"/>
                <w:lang w:eastAsia="uk-UA"/>
              </w:rPr>
              <w:t xml:space="preserve"> №128</w:t>
            </w:r>
            <w:r>
              <w:rPr>
                <w:color w:val="000000"/>
                <w:lang w:eastAsia="uk-UA"/>
              </w:rPr>
              <w:t xml:space="preserve"> Дніпровської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13A1" w14:textId="6012CF2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ПОДОБЄД </w:t>
            </w:r>
          </w:p>
          <w:p w14:paraId="3A3AA395" w14:textId="4832E0C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Яна Миколаївна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6BB5" w14:textId="60FA10E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Дніпровської гімназії</w:t>
            </w:r>
            <w:r w:rsidRPr="004675E5">
              <w:rPr>
                <w:color w:val="000000"/>
                <w:lang w:eastAsia="uk-UA"/>
              </w:rPr>
              <w:t xml:space="preserve"> №128</w:t>
            </w:r>
            <w:r>
              <w:rPr>
                <w:color w:val="000000"/>
                <w:lang w:eastAsia="uk-UA"/>
              </w:rPr>
              <w:t xml:space="preserve"> Дніпровської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B0420" w14:textId="74666180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7A5E6E72" w14:textId="77777777" w:rsidTr="00F934DF">
        <w:trPr>
          <w:trHeight w:val="10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26B2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C6B6E" w14:textId="0B0C6C2D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СИДОРЕНКО</w:t>
            </w:r>
          </w:p>
          <w:p w14:paraId="005D142F" w14:textId="32F2085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Марк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F25F" w14:textId="1367044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Криворізької  гімназії №117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70617" w14:textId="77BEE7B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БУЛОВА </w:t>
            </w:r>
          </w:p>
          <w:p w14:paraId="43F7763A" w14:textId="53E1969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Юлія Миколаївна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7580" w14:textId="1D52170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№117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B6E97" w14:textId="714B0864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4C891554" w14:textId="77777777" w:rsidTr="00F934DF">
        <w:trPr>
          <w:trHeight w:val="15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F238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7DAD7" w14:textId="41DB19AD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СТРАХ</w:t>
            </w:r>
          </w:p>
          <w:p w14:paraId="59D518FE" w14:textId="1BD311A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Анна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CB0F2" w14:textId="680FDA9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</w:t>
            </w:r>
            <w:r w:rsidRPr="00C92144">
              <w:rPr>
                <w:color w:val="000000"/>
                <w:lang w:eastAsia="uk-UA"/>
              </w:rPr>
              <w:t xml:space="preserve"> класу </w:t>
            </w:r>
            <w:r>
              <w:rPr>
                <w:color w:val="000000"/>
                <w:lang w:eastAsia="uk-UA"/>
              </w:rPr>
              <w:t>комунального</w:t>
            </w:r>
            <w:r w:rsidRPr="00233A3B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996F6C">
              <w:rPr>
                <w:color w:val="000000"/>
                <w:lang w:eastAsia="uk-UA"/>
              </w:rPr>
              <w:t>“</w:t>
            </w:r>
            <w:r>
              <w:rPr>
                <w:color w:val="000000"/>
                <w:lang w:eastAsia="uk-UA"/>
              </w:rPr>
              <w:t>Червоношахтарська гімназія</w:t>
            </w:r>
            <w:r w:rsidRPr="00996F6C">
              <w:rPr>
                <w:color w:val="000000"/>
                <w:lang w:eastAsia="uk-UA"/>
              </w:rPr>
              <w:t>”</w:t>
            </w:r>
            <w:r w:rsidRPr="00233A3B">
              <w:rPr>
                <w:color w:val="000000"/>
                <w:lang w:eastAsia="uk-UA"/>
              </w:rPr>
              <w:t xml:space="preserve"> Лозуватської сільської </w:t>
            </w:r>
            <w:proofErr w:type="gramStart"/>
            <w:r w:rsidRPr="00233A3B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B10D3" w14:textId="3CDB5E98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ОСТРЕНКО</w:t>
            </w:r>
          </w:p>
          <w:p w14:paraId="52A824FE" w14:textId="10A12CB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Олександр Анатолійович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1651" w14:textId="2CC9658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інформатики, керівник гуртка</w:t>
            </w:r>
            <w:r>
              <w:rPr>
                <w:color w:val="000000"/>
                <w:lang w:eastAsia="uk-UA"/>
              </w:rPr>
              <w:t xml:space="preserve"> комунального</w:t>
            </w:r>
            <w:r w:rsidRPr="00233A3B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 xml:space="preserve">у </w:t>
            </w:r>
            <w:r w:rsidRPr="00996F6C">
              <w:rPr>
                <w:color w:val="000000"/>
                <w:lang w:eastAsia="uk-UA"/>
              </w:rPr>
              <w:t>“</w:t>
            </w:r>
            <w:r>
              <w:rPr>
                <w:color w:val="000000"/>
                <w:lang w:eastAsia="uk-UA"/>
              </w:rPr>
              <w:t>Червоношахтарська гімназія</w:t>
            </w:r>
            <w:r w:rsidRPr="00996F6C">
              <w:rPr>
                <w:color w:val="000000"/>
                <w:lang w:eastAsia="uk-UA"/>
              </w:rPr>
              <w:t>”</w:t>
            </w:r>
            <w:r w:rsidRPr="00233A3B">
              <w:rPr>
                <w:color w:val="000000"/>
                <w:lang w:eastAsia="uk-UA"/>
              </w:rPr>
              <w:t xml:space="preserve"> Лозуватської сільської </w:t>
            </w:r>
            <w:proofErr w:type="gramStart"/>
            <w:r w:rsidRPr="00233A3B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4E66F" w14:textId="45493CA5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334D3E05" w14:textId="77777777" w:rsidTr="00F934DF">
        <w:trPr>
          <w:trHeight w:val="76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0BA9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A35E" w14:textId="30A9CDB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ТРЕТЯК</w:t>
            </w:r>
          </w:p>
          <w:p w14:paraId="28D3ECA2" w14:textId="08DD034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Єгор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9DAF7" w14:textId="45A3620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Криворізької  гімназії №46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35D3" w14:textId="1FF6973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ДАВИДЕНКО</w:t>
            </w:r>
          </w:p>
          <w:p w14:paraId="605CFD5C" w14:textId="13FFA33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Олег Сергійович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9E64" w14:textId="5F713A1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№46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958B6" w14:textId="15CD5DF1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4DCA269C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1220E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26746" w14:textId="76DDC91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proofErr w:type="gramStart"/>
            <w:r w:rsidRPr="004675E5">
              <w:rPr>
                <w:color w:val="000000"/>
                <w:lang w:eastAsia="uk-UA"/>
              </w:rPr>
              <w:t>ТР</w:t>
            </w:r>
            <w:proofErr w:type="gramEnd"/>
            <w:r w:rsidRPr="004675E5">
              <w:rPr>
                <w:color w:val="000000"/>
                <w:lang w:eastAsia="uk-UA"/>
              </w:rPr>
              <w:t>ІСТАН</w:t>
            </w:r>
          </w:p>
          <w:p w14:paraId="460AAC48" w14:textId="1FD0A4A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Кіра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0205F" w14:textId="5D06CA1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Криворізької  гімназії №124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62EDB" w14:textId="564DBE9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СОБОЛЕВСЬКА</w:t>
            </w:r>
          </w:p>
          <w:p w14:paraId="05AE008C" w14:textId="40E05D4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</w:t>
            </w:r>
            <w:proofErr w:type="gramStart"/>
            <w:r w:rsidRPr="004675E5">
              <w:rPr>
                <w:color w:val="000000"/>
                <w:lang w:eastAsia="uk-UA"/>
              </w:rPr>
              <w:t>Дар'я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 Володимирівна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A497" w14:textId="7838388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</w:t>
            </w:r>
            <w:r>
              <w:rPr>
                <w:color w:val="000000"/>
                <w:lang w:eastAsia="uk-UA"/>
              </w:rPr>
              <w:t>Криворізької  гімназії №124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23BBA" w14:textId="1FDE8591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4812DCF1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18EB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9797" w14:textId="402657A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proofErr w:type="gramStart"/>
            <w:r w:rsidRPr="004675E5">
              <w:rPr>
                <w:color w:val="000000"/>
                <w:lang w:eastAsia="uk-UA"/>
              </w:rPr>
              <w:t>ТР</w:t>
            </w:r>
            <w:proofErr w:type="gramEnd"/>
            <w:r w:rsidRPr="004675E5">
              <w:rPr>
                <w:color w:val="000000"/>
                <w:lang w:eastAsia="uk-UA"/>
              </w:rPr>
              <w:t>ІФОНОВ</w:t>
            </w:r>
          </w:p>
          <w:p w14:paraId="361588C9" w14:textId="61EB576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Станіслав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D5A90" w14:textId="1D0C3E9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7E180E">
              <w:rPr>
                <w:color w:val="000000"/>
                <w:lang w:eastAsia="uk-UA"/>
              </w:rPr>
              <w:t xml:space="preserve">вихованець комунального закладу позашкільної освіти </w:t>
            </w:r>
            <w:r w:rsidRPr="007E180E">
              <w:rPr>
                <w:bCs/>
                <w:color w:val="000000"/>
              </w:rPr>
              <w:t>“</w:t>
            </w:r>
            <w:r w:rsidRPr="007E180E">
              <w:rPr>
                <w:color w:val="000000"/>
                <w:lang w:eastAsia="uk-UA"/>
              </w:rPr>
              <w:t>Центр дитячої та юнацької творчості Тернівської міської ради Дніпропетровської області</w:t>
            </w:r>
            <w:r w:rsidRPr="007E180E">
              <w:rPr>
                <w:bCs/>
                <w:color w:val="000000"/>
              </w:rPr>
              <w:t>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73ED6" w14:textId="31CB305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ГЕРМАН </w:t>
            </w:r>
          </w:p>
          <w:p w14:paraId="260146F2" w14:textId="65E293F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Катерина</w:t>
            </w:r>
            <w:proofErr w:type="gramStart"/>
            <w:r w:rsidRPr="004675E5">
              <w:rPr>
                <w:color w:val="000000"/>
                <w:lang w:eastAsia="uk-UA"/>
              </w:rPr>
              <w:t xml:space="preserve"> В</w:t>
            </w:r>
            <w:proofErr w:type="gramEnd"/>
            <w:r w:rsidRPr="004675E5">
              <w:rPr>
                <w:color w:val="000000"/>
                <w:lang w:eastAsia="uk-UA"/>
              </w:rPr>
              <w:t>ікторівна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6E9C" w14:textId="7904E5A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керівник гуртка</w:t>
            </w:r>
            <w:r>
              <w:rPr>
                <w:color w:val="000000"/>
                <w:lang w:eastAsia="uk-UA"/>
              </w:rPr>
              <w:t xml:space="preserve"> </w:t>
            </w:r>
            <w:r w:rsidRPr="007E180E">
              <w:rPr>
                <w:color w:val="000000"/>
                <w:lang w:eastAsia="uk-UA"/>
              </w:rPr>
              <w:t xml:space="preserve">комунального закладу позашкільної освіти </w:t>
            </w:r>
            <w:r w:rsidRPr="007E180E">
              <w:rPr>
                <w:bCs/>
                <w:color w:val="000000"/>
              </w:rPr>
              <w:t>“</w:t>
            </w:r>
            <w:r w:rsidRPr="007E180E">
              <w:rPr>
                <w:color w:val="000000"/>
                <w:lang w:eastAsia="uk-UA"/>
              </w:rPr>
              <w:t>Центр дитячої та юнацької творчості Тернівської міської ради Дніпропетровської області</w:t>
            </w:r>
            <w:r w:rsidRPr="007E180E">
              <w:rPr>
                <w:bCs/>
                <w:color w:val="000000"/>
              </w:rPr>
              <w:t>”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F0F18" w14:textId="4BEB9947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5E9F88C5" w14:textId="77777777" w:rsidTr="00F934DF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2DF7F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7C5D" w14:textId="28AF477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ХМАРА</w:t>
            </w:r>
          </w:p>
          <w:p w14:paraId="6F786813" w14:textId="4800C31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Олександр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8202" w14:textId="21B8A7B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вихованець</w:t>
            </w:r>
            <w:r w:rsidRPr="00996F6C">
              <w:rPr>
                <w:color w:val="000000"/>
                <w:lang w:eastAsia="uk-UA"/>
              </w:rPr>
              <w:t xml:space="preserve">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3B87" w14:textId="0953D92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ЯКИМОВА</w:t>
            </w:r>
          </w:p>
          <w:p w14:paraId="7D285185" w14:textId="0DCE65F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Ніна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C54DA" w14:textId="3E49A0A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керівник гуртка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>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FFAA6" w14:textId="29A50C33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3E7DC84A" w14:textId="77777777" w:rsidTr="00F934DF">
        <w:trPr>
          <w:trHeight w:val="10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EDEEF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A2CBD" w14:textId="6D4EA0CE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ШАРИЙ</w:t>
            </w:r>
          </w:p>
          <w:p w14:paraId="7EDCC732" w14:textId="18A33C8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Акім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C04C" w14:textId="77A873E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 класу Криворізької  гімназії №12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5A60" w14:textId="6E6CEAA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МЕЛЬНИЦЬКА </w:t>
            </w:r>
          </w:p>
          <w:p w14:paraId="33DEC0BA" w14:textId="1436E8F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Тетяна Олегівна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658F" w14:textId="0E81446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8C516" w14:textId="1029AAC4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67BAACB3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9CEA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05A4" w14:textId="3978B10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ШОКОЛ</w:t>
            </w:r>
          </w:p>
          <w:p w14:paraId="737C3527" w14:textId="5DC64A2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Анастасія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0A4E" w14:textId="002EB61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Криворізької  гімназії №62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35E1D" w14:textId="23469E2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КИСІЛЬ</w:t>
            </w:r>
          </w:p>
          <w:p w14:paraId="2FD13742" w14:textId="458E3BF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Тетяна Олександрівна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AD5B" w14:textId="2F035E5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інформатики </w:t>
            </w:r>
            <w:r>
              <w:rPr>
                <w:color w:val="000000"/>
                <w:lang w:eastAsia="uk-UA"/>
              </w:rPr>
              <w:t>Криворізької  гімназії №62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42F62" w14:textId="2F463181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7B9AE64D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030A8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AC3E" w14:textId="54C57DA3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ШПАК</w:t>
            </w:r>
          </w:p>
          <w:p w14:paraId="2FDD8DF5" w14:textId="1C947EB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</w:t>
            </w:r>
            <w:proofErr w:type="gramStart"/>
            <w:r w:rsidRPr="004675E5">
              <w:rPr>
                <w:color w:val="000000"/>
                <w:lang w:eastAsia="uk-UA"/>
              </w:rPr>
              <w:t>Над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ія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CCD7" w14:textId="37EE087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5 класу Славутицького</w:t>
            </w:r>
            <w:r w:rsidRPr="0062109F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62109F">
              <w:rPr>
                <w:color w:val="000000"/>
                <w:lang w:eastAsia="uk-UA"/>
              </w:rPr>
              <w:t xml:space="preserve">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BD8F" w14:textId="7F75B16E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АНДРОСОВИЧ</w:t>
            </w:r>
          </w:p>
          <w:p w14:paraId="08530B19" w14:textId="17380BB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Тетяна Миколаївна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74ED" w14:textId="46A74D5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інформатики </w:t>
            </w:r>
            <w:r>
              <w:rPr>
                <w:color w:val="000000"/>
                <w:lang w:eastAsia="uk-UA"/>
              </w:rPr>
              <w:t>Славутицького</w:t>
            </w:r>
            <w:r w:rsidRPr="0062109F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62109F">
              <w:rPr>
                <w:color w:val="000000"/>
                <w:lang w:eastAsia="uk-UA"/>
              </w:rPr>
              <w:t xml:space="preserve">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BA6CD" w14:textId="1B4E332F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2061C835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2478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BA29" w14:textId="64D7AA6F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ЛЮБАЦЬКИЙ</w:t>
            </w:r>
          </w:p>
          <w:p w14:paraId="57847725" w14:textId="1FC5A93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Дані</w:t>
            </w:r>
            <w:proofErr w:type="gramStart"/>
            <w:r w:rsidRPr="004675E5">
              <w:rPr>
                <w:color w:val="000000"/>
                <w:lang w:eastAsia="uk-UA"/>
              </w:rPr>
              <w:t>л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BB321" w14:textId="1B35656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Криворізької  гімназії №117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38C6" w14:textId="5D7C6873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БУЛОВА</w:t>
            </w:r>
          </w:p>
          <w:p w14:paraId="428104D8" w14:textId="1AFFFBF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Юлія Миколаївна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9D05" w14:textId="205BAF3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№117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BBEC1" w14:textId="785D5CE4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</w:t>
            </w:r>
          </w:p>
        </w:tc>
      </w:tr>
      <w:tr w:rsidR="00F934DF" w:rsidRPr="000C5C94" w14:paraId="1C85DB0C" w14:textId="77777777" w:rsidTr="00F934DF">
        <w:trPr>
          <w:trHeight w:val="42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67C7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43D3" w14:textId="140FC00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БЕРЕЖНА</w:t>
            </w:r>
          </w:p>
          <w:p w14:paraId="44A12D3A" w14:textId="2808FE7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</w:t>
            </w:r>
            <w:proofErr w:type="gramStart"/>
            <w:r w:rsidRPr="004675E5">
              <w:rPr>
                <w:color w:val="000000"/>
                <w:lang w:eastAsia="uk-UA"/>
              </w:rPr>
              <w:t>Ксенія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879F" w14:textId="77777777" w:rsidR="00F934DF" w:rsidRPr="004675E5" w:rsidRDefault="00F934DF" w:rsidP="00AB3D5C">
            <w:pPr>
              <w:rPr>
                <w:color w:val="000000"/>
                <w:lang w:eastAsia="uk-UA"/>
              </w:rPr>
            </w:pPr>
            <w:r w:rsidRPr="001A2335">
              <w:rPr>
                <w:color w:val="000000"/>
                <w:lang w:eastAsia="uk-UA"/>
              </w:rPr>
              <w:t xml:space="preserve">вихованка комунального закладу </w:t>
            </w:r>
            <w:r w:rsidRPr="001A2335">
              <w:rPr>
                <w:bCs/>
                <w:color w:val="000000"/>
              </w:rPr>
              <w:t>“</w:t>
            </w:r>
            <w:r w:rsidRPr="001A2335">
              <w:rPr>
                <w:color w:val="000000"/>
                <w:lang w:eastAsia="uk-UA"/>
              </w:rPr>
              <w:t>Будинок творчості дітей та юнацтва</w:t>
            </w:r>
            <w:r w:rsidRPr="001A2335">
              <w:rPr>
                <w:bCs/>
                <w:color w:val="000000"/>
              </w:rPr>
              <w:t>”</w:t>
            </w:r>
            <w:r w:rsidRPr="001A2335">
              <w:rPr>
                <w:color w:val="000000"/>
                <w:lang w:eastAsia="uk-UA"/>
              </w:rPr>
              <w:t xml:space="preserve"> Кам’янської міської ради,</w:t>
            </w:r>
            <w:r w:rsidRPr="004675E5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учениця 5</w:t>
            </w:r>
            <w:r w:rsidRPr="00996F6C">
              <w:rPr>
                <w:color w:val="000000"/>
                <w:lang w:eastAsia="uk-UA"/>
              </w:rPr>
              <w:t xml:space="preserve"> класу 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</w:p>
          <w:p w14:paraId="7650EC73" w14:textId="4CA0DBD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0C1E" w14:textId="4865B15E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ДЕСЯТЕРИК</w:t>
            </w:r>
          </w:p>
          <w:p w14:paraId="26CCAB5A" w14:textId="5747CF7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Ольга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66E45" w14:textId="76E9262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керівник гуртка </w:t>
            </w:r>
            <w:r w:rsidRPr="001A2335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Кодова майстерня  SCRATCH</w:t>
            </w:r>
            <w:r w:rsidRPr="00996F6C">
              <w:rPr>
                <w:color w:val="000000"/>
                <w:lang w:eastAsia="uk-UA"/>
              </w:rPr>
              <w:t>”</w:t>
            </w:r>
            <w:r>
              <w:rPr>
                <w:color w:val="000000"/>
                <w:lang w:eastAsia="uk-UA"/>
              </w:rPr>
              <w:t xml:space="preserve"> </w:t>
            </w:r>
            <w:r w:rsidRPr="001A2335">
              <w:rPr>
                <w:color w:val="000000"/>
                <w:lang w:eastAsia="uk-UA"/>
              </w:rPr>
              <w:t xml:space="preserve">комунального закладу </w:t>
            </w:r>
            <w:r w:rsidRPr="001A2335">
              <w:rPr>
                <w:bCs/>
                <w:color w:val="000000"/>
              </w:rPr>
              <w:t>“</w:t>
            </w:r>
            <w:r w:rsidRPr="001A2335">
              <w:rPr>
                <w:color w:val="000000"/>
                <w:lang w:eastAsia="uk-UA"/>
              </w:rPr>
              <w:t>Будинок творчості дітей та юнацтва</w:t>
            </w:r>
            <w:r w:rsidRPr="001A2335">
              <w:rPr>
                <w:bCs/>
                <w:color w:val="000000"/>
              </w:rPr>
              <w:t>”</w:t>
            </w:r>
            <w:r w:rsidRPr="001A2335">
              <w:rPr>
                <w:color w:val="000000"/>
                <w:lang w:eastAsia="uk-UA"/>
              </w:rPr>
              <w:t xml:space="preserve"> Кам’янської міської </w:t>
            </w:r>
            <w:proofErr w:type="gramStart"/>
            <w:r w:rsidRPr="001A2335">
              <w:rPr>
                <w:color w:val="000000"/>
                <w:lang w:eastAsia="uk-UA"/>
              </w:rPr>
              <w:t>ради</w:t>
            </w:r>
            <w:proofErr w:type="gramEnd"/>
            <w:r w:rsidRPr="001A2335">
              <w:rPr>
                <w:color w:val="000000"/>
                <w:lang w:eastAsia="uk-UA"/>
              </w:rPr>
              <w:t>,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106FD" w14:textId="696A2320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29842AFF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12B9C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3581" w14:textId="3E18C41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БОНДАРЕНКО</w:t>
            </w:r>
          </w:p>
          <w:p w14:paraId="654F4305" w14:textId="216C95F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Милана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11ED" w14:textId="4D74046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вихованка </w:t>
            </w:r>
            <w:r w:rsidRPr="0078701F">
              <w:rPr>
                <w:color w:val="000000"/>
                <w:lang w:eastAsia="uk-UA"/>
              </w:rPr>
              <w:t xml:space="preserve">комунального закладу позашкільної освіти </w:t>
            </w:r>
            <w:r w:rsidRPr="0078701F">
              <w:rPr>
                <w:bCs/>
                <w:color w:val="000000"/>
              </w:rPr>
              <w:t>“</w:t>
            </w:r>
            <w:r w:rsidRPr="0078701F">
              <w:rPr>
                <w:color w:val="000000"/>
                <w:lang w:eastAsia="uk-UA"/>
              </w:rPr>
              <w:t xml:space="preserve">Станція юних </w:t>
            </w:r>
            <w:proofErr w:type="gramStart"/>
            <w:r w:rsidRPr="0078701F">
              <w:rPr>
                <w:color w:val="000000"/>
                <w:lang w:eastAsia="uk-UA"/>
              </w:rPr>
              <w:t>техн</w:t>
            </w:r>
            <w:proofErr w:type="gramEnd"/>
            <w:r w:rsidRPr="0078701F">
              <w:rPr>
                <w:color w:val="000000"/>
                <w:lang w:eastAsia="uk-UA"/>
              </w:rPr>
              <w:t>іків Покровського району</w:t>
            </w:r>
            <w:r w:rsidRPr="0078701F">
              <w:rPr>
                <w:bCs/>
                <w:color w:val="000000"/>
              </w:rPr>
              <w:t>”</w:t>
            </w:r>
            <w:r w:rsidRPr="0078701F">
              <w:rPr>
                <w:color w:val="000000"/>
                <w:lang w:eastAsia="uk-UA"/>
              </w:rPr>
              <w:t xml:space="preserve"> </w:t>
            </w:r>
            <w:r w:rsidRPr="0078701F">
              <w:rPr>
                <w:color w:val="000000"/>
                <w:lang w:eastAsia="uk-UA"/>
              </w:rPr>
              <w:lastRenderedPageBreak/>
              <w:t>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FC20" w14:textId="6B62857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lastRenderedPageBreak/>
              <w:t>ДАВИДЕНКО</w:t>
            </w:r>
          </w:p>
          <w:p w14:paraId="6C4F303B" w14:textId="1C4F431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Альона Василівна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A48E9" w14:textId="30FE18A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керівник гуртка </w:t>
            </w:r>
            <w:r w:rsidRPr="0078701F">
              <w:rPr>
                <w:color w:val="000000"/>
                <w:lang w:eastAsia="uk-UA"/>
              </w:rPr>
              <w:t xml:space="preserve">комунального закладу позашкільної освіти </w:t>
            </w:r>
            <w:r w:rsidRPr="0078701F">
              <w:rPr>
                <w:bCs/>
                <w:color w:val="000000"/>
              </w:rPr>
              <w:t>“</w:t>
            </w:r>
            <w:r w:rsidRPr="0078701F">
              <w:rPr>
                <w:color w:val="000000"/>
                <w:lang w:eastAsia="uk-UA"/>
              </w:rPr>
              <w:t xml:space="preserve">Станція юних </w:t>
            </w:r>
            <w:proofErr w:type="gramStart"/>
            <w:r w:rsidRPr="0078701F">
              <w:rPr>
                <w:color w:val="000000"/>
                <w:lang w:eastAsia="uk-UA"/>
              </w:rPr>
              <w:t>техн</w:t>
            </w:r>
            <w:proofErr w:type="gramEnd"/>
            <w:r w:rsidRPr="0078701F">
              <w:rPr>
                <w:color w:val="000000"/>
                <w:lang w:eastAsia="uk-UA"/>
              </w:rPr>
              <w:t>іків Покровського району</w:t>
            </w:r>
            <w:r w:rsidRPr="0078701F">
              <w:rPr>
                <w:bCs/>
                <w:color w:val="000000"/>
              </w:rPr>
              <w:t>”</w:t>
            </w:r>
            <w:r w:rsidRPr="0078701F">
              <w:rPr>
                <w:color w:val="000000"/>
                <w:lang w:eastAsia="uk-UA"/>
              </w:rPr>
              <w:t xml:space="preserve"> </w:t>
            </w:r>
            <w:r w:rsidRPr="0078701F">
              <w:rPr>
                <w:color w:val="000000"/>
                <w:lang w:eastAsia="uk-UA"/>
              </w:rPr>
              <w:lastRenderedPageBreak/>
              <w:t>Криворізької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BE7B1" w14:textId="1F03E62E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lastRenderedPageBreak/>
              <w:t>ІІ</w:t>
            </w:r>
          </w:p>
        </w:tc>
      </w:tr>
      <w:tr w:rsidR="00F934DF" w:rsidRPr="000C5C94" w14:paraId="06E68CED" w14:textId="77777777" w:rsidTr="00F934DF">
        <w:trPr>
          <w:trHeight w:val="76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24D3B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01A68" w14:textId="1FC742D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БОНДАРЄ</w:t>
            </w:r>
            <w:proofErr w:type="gramStart"/>
            <w:r w:rsidRPr="004675E5">
              <w:rPr>
                <w:color w:val="000000"/>
                <w:lang w:eastAsia="uk-UA"/>
              </w:rPr>
              <w:t>В</w:t>
            </w:r>
            <w:proofErr w:type="gramEnd"/>
          </w:p>
          <w:p w14:paraId="19F9A86E" w14:textId="0BF1FE3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Артем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4813" w14:textId="3165D12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</w:t>
            </w:r>
            <w:r w:rsidRPr="0078701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Дніпровського ліцею</w:t>
            </w:r>
            <w:r w:rsidRPr="004675E5">
              <w:rPr>
                <w:color w:val="000000"/>
                <w:lang w:eastAsia="uk-UA"/>
              </w:rPr>
              <w:t xml:space="preserve"> №91 Дніпровської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F583" w14:textId="5779617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МІЩЕНКО</w:t>
            </w:r>
          </w:p>
          <w:p w14:paraId="66849789" w14:textId="7CF3729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Ольга Миколаївна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5DCE" w14:textId="2E61BC7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Дніпровського ліцею</w:t>
            </w:r>
            <w:r w:rsidRPr="004675E5">
              <w:rPr>
                <w:color w:val="000000"/>
                <w:lang w:eastAsia="uk-UA"/>
              </w:rPr>
              <w:t xml:space="preserve"> №91 Дніпровської міської ради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9650D" w14:textId="768901EA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3F69E173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91479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711B" w14:textId="027DBEC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ГАЙДИШ</w:t>
            </w:r>
          </w:p>
          <w:p w14:paraId="6C9268FA" w14:textId="4806F7D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Ярослав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37E7" w14:textId="1446009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</w:t>
            </w:r>
            <w:r w:rsidRPr="0078701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Нікопольської  гімназії №9</w:t>
            </w:r>
            <w:r w:rsidRPr="0078701F">
              <w:rPr>
                <w:color w:val="000000"/>
                <w:lang w:eastAsia="uk-UA"/>
              </w:rPr>
              <w:t xml:space="preserve"> Нікопольської міської </w:t>
            </w:r>
            <w:proofErr w:type="gramStart"/>
            <w:r w:rsidRPr="0078701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0CA94" w14:textId="1CE27AF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ЛІТВІНЦИВА </w:t>
            </w:r>
          </w:p>
          <w:p w14:paraId="29C82AF9" w14:textId="41E845A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Наталя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56373" w14:textId="6730A01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Нікопольської  гімназії №9</w:t>
            </w:r>
            <w:r w:rsidRPr="0078701F">
              <w:rPr>
                <w:color w:val="000000"/>
                <w:lang w:eastAsia="uk-UA"/>
              </w:rPr>
              <w:t xml:space="preserve"> Нікопольської міської </w:t>
            </w:r>
            <w:proofErr w:type="gramStart"/>
            <w:r w:rsidRPr="0078701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5408A" w14:textId="4F7B4D0E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16DF62E6" w14:textId="77777777" w:rsidTr="00F934DF">
        <w:trPr>
          <w:trHeight w:val="10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C128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F30D" w14:textId="5055F00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ГАНЦЕВА</w:t>
            </w:r>
          </w:p>
          <w:p w14:paraId="170E3068" w14:textId="054229A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Єсенія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3C972" w14:textId="0991BC0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5 класу комунальної організації (установа, заклад) </w:t>
            </w:r>
            <w:r w:rsidRPr="00996F6C">
              <w:rPr>
                <w:color w:val="000000"/>
                <w:lang w:eastAsia="uk-UA"/>
              </w:rPr>
              <w:t>“</w:t>
            </w:r>
            <w:r w:rsidRPr="004675E5">
              <w:rPr>
                <w:color w:val="000000"/>
                <w:lang w:eastAsia="uk-UA"/>
              </w:rPr>
              <w:t>Шосткинський навчально-виховний комплекс: спеціалізована школа І-ІІ ступені</w:t>
            </w:r>
            <w:proofErr w:type="gramStart"/>
            <w:r w:rsidRPr="004675E5">
              <w:rPr>
                <w:color w:val="000000"/>
                <w:lang w:eastAsia="uk-UA"/>
              </w:rPr>
              <w:t>в-л</w:t>
            </w:r>
            <w:proofErr w:type="gramEnd"/>
            <w:r w:rsidRPr="004675E5">
              <w:rPr>
                <w:color w:val="000000"/>
                <w:lang w:eastAsia="uk-UA"/>
              </w:rPr>
              <w:t>іцей Шосткинської міської ради Сумської області</w:t>
            </w:r>
            <w:r w:rsidRPr="00996F6C">
              <w:rPr>
                <w:color w:val="000000"/>
                <w:lang w:eastAsia="uk-UA"/>
              </w:rPr>
              <w:t>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46F10" w14:textId="400D8328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ШЕВЧЕНКО </w:t>
            </w:r>
          </w:p>
          <w:p w14:paraId="178E1415" w14:textId="38E55B0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Людмила Миколаївна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15B0" w14:textId="478B73E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</w:t>
            </w:r>
            <w:r w:rsidRPr="004675E5">
              <w:rPr>
                <w:color w:val="000000"/>
                <w:lang w:eastAsia="uk-UA"/>
              </w:rPr>
              <w:t>читель інформатики</w:t>
            </w:r>
            <w:r>
              <w:rPr>
                <w:color w:val="000000"/>
                <w:lang w:eastAsia="uk-UA"/>
              </w:rPr>
              <w:t xml:space="preserve"> комунальної організації (установа, заклад) </w:t>
            </w:r>
            <w:r w:rsidRPr="00996F6C">
              <w:rPr>
                <w:color w:val="000000"/>
                <w:lang w:eastAsia="uk-UA"/>
              </w:rPr>
              <w:t>“</w:t>
            </w:r>
            <w:r w:rsidRPr="004675E5">
              <w:rPr>
                <w:color w:val="000000"/>
                <w:lang w:eastAsia="uk-UA"/>
              </w:rPr>
              <w:t>Шосткинський навчально-виховний комплекс: спеціалізована школа І-ІІ ступені</w:t>
            </w:r>
            <w:proofErr w:type="gramStart"/>
            <w:r w:rsidRPr="004675E5">
              <w:rPr>
                <w:color w:val="000000"/>
                <w:lang w:eastAsia="uk-UA"/>
              </w:rPr>
              <w:t>в-л</w:t>
            </w:r>
            <w:proofErr w:type="gramEnd"/>
            <w:r w:rsidRPr="004675E5">
              <w:rPr>
                <w:color w:val="000000"/>
                <w:lang w:eastAsia="uk-UA"/>
              </w:rPr>
              <w:t>іцей Шосткинської міської ради Сумської області</w:t>
            </w:r>
            <w:r w:rsidRPr="00996F6C">
              <w:rPr>
                <w:color w:val="000000"/>
                <w:lang w:eastAsia="uk-UA"/>
              </w:rPr>
              <w:t>”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DD349" w14:textId="4BE92986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1272D3A5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E10F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46D5" w14:textId="352F4C1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ГРИЦУНЯК</w:t>
            </w:r>
          </w:p>
          <w:p w14:paraId="1B65DB44" w14:textId="3ABB3EA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Олексій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80AB" w14:textId="2C2099B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</w:t>
            </w:r>
            <w:r w:rsidRPr="0078701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Криворізького ліцею</w:t>
            </w:r>
            <w:r w:rsidRPr="004675E5">
              <w:rPr>
                <w:color w:val="000000"/>
                <w:lang w:eastAsia="uk-UA"/>
              </w:rPr>
              <w:t xml:space="preserve"> №113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024D" w14:textId="3F6A54C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ВЛАСОВ</w:t>
            </w:r>
          </w:p>
          <w:p w14:paraId="4C2D664F" w14:textId="0CDC122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Валерій Андрійович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AD013" w14:textId="7668D7C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учитель інформатики</w:t>
            </w:r>
            <w:r>
              <w:rPr>
                <w:color w:val="000000"/>
                <w:lang w:eastAsia="uk-UA"/>
              </w:rPr>
              <w:t xml:space="preserve"> Криворізького ліцею</w:t>
            </w:r>
            <w:r w:rsidRPr="004675E5">
              <w:rPr>
                <w:color w:val="000000"/>
                <w:lang w:eastAsia="uk-UA"/>
              </w:rPr>
              <w:t xml:space="preserve"> №113 Криворізької міської </w:t>
            </w:r>
            <w:proofErr w:type="gramStart"/>
            <w:r w:rsidRPr="004675E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D278C" w14:textId="2F2B84DA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392ECF9D" w14:textId="77777777" w:rsidTr="00F934D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E13BE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893B" w14:textId="29A979D2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ЄВДОКОВА</w:t>
            </w:r>
          </w:p>
          <w:p w14:paraId="1B70DADF" w14:textId="5E7D651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Віра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67DD" w14:textId="603F339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Славутицького</w:t>
            </w:r>
            <w:r w:rsidRPr="0062109F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62109F">
              <w:rPr>
                <w:color w:val="000000"/>
                <w:lang w:eastAsia="uk-UA"/>
              </w:rPr>
              <w:t xml:space="preserve">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7C8A" w14:textId="383DB3E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БАЗИЛЄВА</w:t>
            </w:r>
          </w:p>
          <w:p w14:paraId="312515E8" w14:textId="4D37605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</w:t>
            </w:r>
            <w:proofErr w:type="gramStart"/>
            <w:r w:rsidRPr="004675E5">
              <w:rPr>
                <w:color w:val="000000"/>
                <w:lang w:eastAsia="uk-UA"/>
              </w:rPr>
              <w:t>Над</w:t>
            </w:r>
            <w:proofErr w:type="gramEnd"/>
            <w:r w:rsidRPr="004675E5">
              <w:rPr>
                <w:color w:val="000000"/>
                <w:lang w:eastAsia="uk-UA"/>
              </w:rPr>
              <w:t>ія Михайлівна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6354D" w14:textId="0FBE01F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</w:t>
            </w:r>
            <w:r>
              <w:rPr>
                <w:color w:val="000000"/>
                <w:lang w:eastAsia="uk-UA"/>
              </w:rPr>
              <w:t>математи</w:t>
            </w:r>
            <w:r w:rsidRPr="004675E5">
              <w:rPr>
                <w:color w:val="000000"/>
                <w:lang w:eastAsia="uk-UA"/>
              </w:rPr>
              <w:t>ки та інформатики</w:t>
            </w:r>
            <w:r>
              <w:rPr>
                <w:color w:val="000000"/>
                <w:lang w:eastAsia="uk-UA"/>
              </w:rPr>
              <w:t xml:space="preserve"> Славутицького</w:t>
            </w:r>
            <w:r w:rsidRPr="0062109F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62109F">
              <w:rPr>
                <w:color w:val="000000"/>
                <w:lang w:eastAsia="uk-UA"/>
              </w:rPr>
              <w:t xml:space="preserve">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7CAE0" w14:textId="075DDDF6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58E7BFBE" w14:textId="77777777" w:rsidTr="00F934D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8483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CEAB8" w14:textId="246FCBB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ЄСІКОВ</w:t>
            </w:r>
          </w:p>
          <w:p w14:paraId="26493C2A" w14:textId="1DE55EE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Олександр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12A5" w14:textId="488D78C2" w:rsidR="00F04ADD" w:rsidRPr="000C5C94" w:rsidRDefault="00F934DF" w:rsidP="00F04ADD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</w:t>
            </w:r>
            <w:r w:rsidRPr="00996F6C">
              <w:rPr>
                <w:color w:val="000000"/>
                <w:lang w:eastAsia="uk-UA"/>
              </w:rPr>
              <w:t xml:space="preserve"> класу 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bookmarkStart w:id="11" w:name="_GoBack"/>
            <w:bookmarkEnd w:id="11"/>
            <w:proofErr w:type="gramEnd"/>
          </w:p>
          <w:p w14:paraId="6295E568" w14:textId="2C6BCD2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8023C" w14:textId="6560EAF8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ДЕСЯТЕРИК </w:t>
            </w:r>
          </w:p>
          <w:p w14:paraId="1C4CC790" w14:textId="76FA91B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Ольга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9975" w14:textId="361C5DC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вчителька інформатики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 xml:space="preserve">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BF58B" w14:textId="7947A197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344DB961" w14:textId="77777777" w:rsidTr="00F934D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BBE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1004" w14:textId="79BE878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ЖУК</w:t>
            </w:r>
          </w:p>
          <w:p w14:paraId="4E664877" w14:textId="700448A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Дарі</w:t>
            </w:r>
            <w:proofErr w:type="gramStart"/>
            <w:r w:rsidRPr="004675E5">
              <w:rPr>
                <w:color w:val="000000"/>
                <w:lang w:eastAsia="uk-UA"/>
              </w:rPr>
              <w:t>на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4C20" w14:textId="77777777" w:rsidR="00F934DF" w:rsidRPr="004675E5" w:rsidRDefault="00F934DF" w:rsidP="00AB3D5C">
            <w:pPr>
              <w:rPr>
                <w:color w:val="000000"/>
                <w:lang w:eastAsia="uk-UA"/>
              </w:rPr>
            </w:pPr>
            <w:r w:rsidRPr="001A2335">
              <w:rPr>
                <w:color w:val="000000"/>
                <w:lang w:eastAsia="uk-UA"/>
              </w:rPr>
              <w:t xml:space="preserve">вихованка комунального закладу “Будинок творчості дітей та юнацтва” Кам’янської </w:t>
            </w:r>
            <w:r w:rsidRPr="001A2335">
              <w:rPr>
                <w:color w:val="000000"/>
                <w:lang w:eastAsia="uk-UA"/>
              </w:rPr>
              <w:lastRenderedPageBreak/>
              <w:t>міської ради</w:t>
            </w:r>
            <w:r w:rsidRPr="004675E5">
              <w:rPr>
                <w:color w:val="000000"/>
                <w:lang w:eastAsia="uk-UA"/>
              </w:rPr>
              <w:t xml:space="preserve">, </w:t>
            </w:r>
            <w:r>
              <w:rPr>
                <w:color w:val="000000"/>
                <w:lang w:eastAsia="uk-UA"/>
              </w:rPr>
              <w:t>учениця 5</w:t>
            </w:r>
            <w:r w:rsidRPr="00996F6C">
              <w:rPr>
                <w:color w:val="000000"/>
                <w:lang w:eastAsia="uk-UA"/>
              </w:rPr>
              <w:t xml:space="preserve"> класу 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</w:p>
          <w:p w14:paraId="44F6EC20" w14:textId="442D722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CBC3" w14:textId="29BF307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lastRenderedPageBreak/>
              <w:t xml:space="preserve">ДЕСЯТЕРИК </w:t>
            </w:r>
          </w:p>
          <w:p w14:paraId="1423EF49" w14:textId="03F9A6D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Ольга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F87EE" w14:textId="34A82B4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керівник гуртка </w:t>
            </w:r>
            <w:r w:rsidRPr="001A2335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Кодова майстерня  SCRATCH</w:t>
            </w:r>
            <w:r w:rsidRPr="00996F6C">
              <w:rPr>
                <w:color w:val="000000"/>
                <w:lang w:eastAsia="uk-UA"/>
              </w:rPr>
              <w:t>”</w:t>
            </w:r>
            <w:r>
              <w:rPr>
                <w:color w:val="000000"/>
                <w:lang w:eastAsia="uk-UA"/>
              </w:rPr>
              <w:t xml:space="preserve"> </w:t>
            </w:r>
            <w:r w:rsidRPr="001A2335">
              <w:rPr>
                <w:color w:val="000000"/>
                <w:lang w:eastAsia="uk-UA"/>
              </w:rPr>
              <w:t xml:space="preserve">комунального закладу </w:t>
            </w:r>
            <w:r w:rsidRPr="001A2335">
              <w:rPr>
                <w:bCs/>
                <w:color w:val="000000"/>
              </w:rPr>
              <w:t>“</w:t>
            </w:r>
            <w:r w:rsidRPr="001A2335">
              <w:rPr>
                <w:color w:val="000000"/>
                <w:lang w:eastAsia="uk-UA"/>
              </w:rPr>
              <w:t xml:space="preserve">Будинок </w:t>
            </w:r>
            <w:r w:rsidRPr="001A2335">
              <w:rPr>
                <w:color w:val="000000"/>
                <w:lang w:eastAsia="uk-UA"/>
              </w:rPr>
              <w:lastRenderedPageBreak/>
              <w:t>творчості дітей та юнацтва</w:t>
            </w:r>
            <w:r w:rsidRPr="001A2335">
              <w:rPr>
                <w:bCs/>
                <w:color w:val="000000"/>
              </w:rPr>
              <w:t>”</w:t>
            </w:r>
            <w:r w:rsidRPr="001A2335">
              <w:rPr>
                <w:color w:val="000000"/>
                <w:lang w:eastAsia="uk-UA"/>
              </w:rPr>
              <w:t xml:space="preserve"> Кам’янської міської </w:t>
            </w:r>
            <w:proofErr w:type="gramStart"/>
            <w:r w:rsidRPr="001A233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8915" w14:textId="3291240D" w:rsidR="00F934DF" w:rsidRPr="000C5C94" w:rsidRDefault="00F934DF" w:rsidP="00952A6F">
            <w:pPr>
              <w:jc w:val="center"/>
              <w:rPr>
                <w:b/>
                <w:bCs/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lastRenderedPageBreak/>
              <w:t>ІІ</w:t>
            </w:r>
          </w:p>
        </w:tc>
      </w:tr>
      <w:tr w:rsidR="00F934DF" w:rsidRPr="000C5C94" w14:paraId="2CD45869" w14:textId="77777777" w:rsidTr="00EB3441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D9468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5C9B" w14:textId="6973AECA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ЗАХОДА</w:t>
            </w:r>
          </w:p>
          <w:p w14:paraId="43F973EF" w14:textId="1E9E8A0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Павло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7A0E" w14:textId="5800953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вихованець </w:t>
            </w:r>
            <w:r w:rsidRPr="00996F6C">
              <w:rPr>
                <w:color w:val="000000"/>
                <w:lang w:eastAsia="uk-UA"/>
              </w:rPr>
              <w:t>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19BDC" w14:textId="47BA96A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ЯКИМОВА </w:t>
            </w:r>
          </w:p>
          <w:p w14:paraId="0165A11C" w14:textId="56450B0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Ніна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5AA2" w14:textId="70C5267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керівник гуртка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>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BB9D1" w14:textId="56624EB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6EEC054A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8F4B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727B" w14:textId="6777C84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ЗОРЯ</w:t>
            </w:r>
          </w:p>
          <w:p w14:paraId="63BB50C8" w14:textId="1B8EB22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Данії</w:t>
            </w:r>
            <w:proofErr w:type="gramStart"/>
            <w:r w:rsidRPr="004675E5">
              <w:rPr>
                <w:color w:val="000000"/>
                <w:lang w:eastAsia="uk-UA"/>
              </w:rPr>
              <w:t>л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ED23" w14:textId="11C043F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</w:t>
            </w:r>
            <w:r w:rsidRPr="0078701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Криворізького ліцею</w:t>
            </w:r>
            <w:r w:rsidRPr="004675E5">
              <w:rPr>
                <w:color w:val="000000"/>
                <w:lang w:eastAsia="uk-UA"/>
              </w:rPr>
              <w:t xml:space="preserve"> №</w:t>
            </w:r>
            <w:r>
              <w:rPr>
                <w:color w:val="000000"/>
                <w:lang w:eastAsia="uk-UA"/>
              </w:rPr>
              <w:t>119</w:t>
            </w:r>
            <w:r w:rsidRPr="004675E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3466" w14:textId="0280154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ГАРБУТ </w:t>
            </w:r>
          </w:p>
          <w:p w14:paraId="33D3E210" w14:textId="5C4C007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Катерина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5CDF" w14:textId="2FBBE30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Криворізького ліцею</w:t>
            </w:r>
            <w:r w:rsidRPr="004675E5">
              <w:rPr>
                <w:color w:val="000000"/>
                <w:lang w:eastAsia="uk-UA"/>
              </w:rPr>
              <w:t xml:space="preserve"> №</w:t>
            </w:r>
            <w:r>
              <w:rPr>
                <w:color w:val="000000"/>
                <w:lang w:eastAsia="uk-UA"/>
              </w:rPr>
              <w:t>119</w:t>
            </w:r>
            <w:r w:rsidRPr="004675E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BC7C7" w14:textId="5602124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532E08BC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5884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30FF" w14:textId="726E7EC3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КАНДИБУР</w:t>
            </w:r>
          </w:p>
          <w:p w14:paraId="2AE088A3" w14:textId="7B4594A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Лев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900A" w14:textId="50F0BCE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</w:t>
            </w:r>
            <w:r w:rsidRPr="0078701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Дніпровського ліцею</w:t>
            </w:r>
            <w:r w:rsidRPr="004675E5">
              <w:rPr>
                <w:color w:val="000000"/>
                <w:lang w:eastAsia="uk-UA"/>
              </w:rPr>
              <w:t xml:space="preserve"> №144 імені Леві Іцхака Шнеєрсона</w:t>
            </w:r>
            <w:r>
              <w:rPr>
                <w:color w:val="000000"/>
                <w:lang w:eastAsia="uk-UA"/>
              </w:rPr>
              <w:t xml:space="preserve"> </w:t>
            </w:r>
            <w:r w:rsidRPr="004675E5">
              <w:rPr>
                <w:color w:val="000000"/>
                <w:lang w:eastAsia="uk-UA"/>
              </w:rPr>
              <w:t xml:space="preserve">Дніпровської міської </w:t>
            </w:r>
            <w:proofErr w:type="gramStart"/>
            <w:r w:rsidRPr="004675E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1BFC" w14:textId="1D19C363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БОРИСЕНКО</w:t>
            </w:r>
          </w:p>
          <w:p w14:paraId="6230734C" w14:textId="00D0751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Ольга</w:t>
            </w:r>
            <w:proofErr w:type="gramStart"/>
            <w:r w:rsidRPr="004675E5">
              <w:rPr>
                <w:color w:val="000000"/>
                <w:lang w:eastAsia="uk-UA"/>
              </w:rPr>
              <w:t xml:space="preserve"> В</w:t>
            </w:r>
            <w:proofErr w:type="gramEnd"/>
            <w:r w:rsidRPr="004675E5">
              <w:rPr>
                <w:color w:val="000000"/>
                <w:lang w:eastAsia="uk-UA"/>
              </w:rPr>
              <w:t>'ячеславівна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1621" w14:textId="71F2D67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вчителька інформатики</w:t>
            </w:r>
            <w:r>
              <w:rPr>
                <w:color w:val="000000"/>
                <w:lang w:eastAsia="uk-UA"/>
              </w:rPr>
              <w:t xml:space="preserve"> Дніпровського ліцею</w:t>
            </w:r>
            <w:r w:rsidRPr="004675E5">
              <w:rPr>
                <w:color w:val="000000"/>
                <w:lang w:eastAsia="uk-UA"/>
              </w:rPr>
              <w:t xml:space="preserve"> №144 імені Леві Іцхака Шнеєрсона</w:t>
            </w:r>
            <w:r>
              <w:rPr>
                <w:color w:val="000000"/>
                <w:lang w:eastAsia="uk-UA"/>
              </w:rPr>
              <w:t xml:space="preserve"> </w:t>
            </w:r>
            <w:r w:rsidRPr="004675E5">
              <w:rPr>
                <w:color w:val="000000"/>
                <w:lang w:eastAsia="uk-UA"/>
              </w:rPr>
              <w:t xml:space="preserve">Дніпровської міської </w:t>
            </w:r>
            <w:proofErr w:type="gramStart"/>
            <w:r w:rsidRPr="004675E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1F9EF" w14:textId="0C1A48E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06CD2E07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89E2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D734" w14:textId="09174C7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КАСПЕРОВИЧ</w:t>
            </w:r>
          </w:p>
          <w:p w14:paraId="21D37034" w14:textId="0C43C35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Максим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5135" w14:textId="04AEB0D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7E180E">
              <w:rPr>
                <w:color w:val="000000"/>
                <w:lang w:eastAsia="uk-UA"/>
              </w:rPr>
              <w:t>вихованець комунального закладу позашкільної освіти “Центр дитячої та юнацької творчості Тернівської міської ради Дніпропетровської області”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54A2" w14:textId="66D0374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ГЕРМАН </w:t>
            </w:r>
          </w:p>
          <w:p w14:paraId="3A2C41AF" w14:textId="1E43B8E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Катерина</w:t>
            </w:r>
            <w:proofErr w:type="gramStart"/>
            <w:r w:rsidRPr="004675E5">
              <w:rPr>
                <w:color w:val="000000"/>
                <w:lang w:eastAsia="uk-UA"/>
              </w:rPr>
              <w:t xml:space="preserve"> В</w:t>
            </w:r>
            <w:proofErr w:type="gramEnd"/>
            <w:r w:rsidRPr="004675E5">
              <w:rPr>
                <w:color w:val="000000"/>
                <w:lang w:eastAsia="uk-UA"/>
              </w:rPr>
              <w:t>ікторівна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B1D6" w14:textId="7D93412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керівник гуртка</w:t>
            </w:r>
            <w:r>
              <w:rPr>
                <w:color w:val="000000"/>
                <w:lang w:eastAsia="uk-UA"/>
              </w:rPr>
              <w:t xml:space="preserve"> </w:t>
            </w:r>
            <w:r w:rsidRPr="007E180E">
              <w:rPr>
                <w:color w:val="000000"/>
                <w:lang w:eastAsia="uk-UA"/>
              </w:rPr>
              <w:t>комунального закладу позашкільної освіти “Центр дитячої та юнацької творчості Тернівської міської ради Дніпропетровської області”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341BA" w14:textId="1537EAD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3168B1B1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9577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87CC" w14:textId="7E89F08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КОВАЧ </w:t>
            </w:r>
          </w:p>
          <w:p w14:paraId="6BFFDF6D" w14:textId="486C666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Максим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59B3" w14:textId="4C334BE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</w:t>
            </w:r>
            <w:r w:rsidRPr="00F117F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Нікопольського ліцею</w:t>
            </w:r>
            <w:r w:rsidRPr="0062109F">
              <w:rPr>
                <w:color w:val="000000"/>
                <w:lang w:eastAsia="uk-UA"/>
              </w:rPr>
              <w:t xml:space="preserve"> №4 Нікопольської міської </w:t>
            </w:r>
            <w:proofErr w:type="gramStart"/>
            <w:r w:rsidRPr="0062109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A1485" w14:textId="5A1C1FA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АНУФРІЄВА</w:t>
            </w:r>
          </w:p>
          <w:p w14:paraId="641D00AA" w14:textId="2E92038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Катерина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7564" w14:textId="22A7CD0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Нікопольського ліцею</w:t>
            </w:r>
            <w:r w:rsidRPr="0062109F">
              <w:rPr>
                <w:color w:val="000000"/>
                <w:lang w:eastAsia="uk-UA"/>
              </w:rPr>
              <w:t xml:space="preserve"> №4 Нікопольської міської </w:t>
            </w:r>
            <w:proofErr w:type="gramStart"/>
            <w:r w:rsidRPr="0062109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74BEE" w14:textId="1A7206A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5B6904A0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88FF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0D689" w14:textId="0287F353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КОЛІСНИК</w:t>
            </w:r>
          </w:p>
          <w:p w14:paraId="47D574BB" w14:textId="1252EED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Софія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F875" w14:textId="564D06C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996F6C">
              <w:rPr>
                <w:color w:val="000000"/>
                <w:lang w:eastAsia="uk-UA"/>
              </w:rPr>
              <w:t xml:space="preserve">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9B14" w14:textId="18E64DD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ЯКИМОВА</w:t>
            </w:r>
          </w:p>
          <w:p w14:paraId="11A78822" w14:textId="09B00ED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Ніна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E3BD8" w14:textId="6BD95B4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керівник гуртка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>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AAFDA" w14:textId="0C9091E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53C8CDDE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DFA0F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1298A" w14:textId="5597DFEE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КОНСЕВИЧ </w:t>
            </w:r>
          </w:p>
          <w:p w14:paraId="638EFC72" w14:textId="4BC34F0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Кіра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89EF" w14:textId="555DAA8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Криворізької  гімназії №60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6B110" w14:textId="1BE2338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КОРОЛЬОВА </w:t>
            </w:r>
          </w:p>
          <w:p w14:paraId="27F3A4F0" w14:textId="473393E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Марина Валеріївна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62A1" w14:textId="07C97D0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№60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3935A" w14:textId="57CF247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03A4D4E1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E41E1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C01CC" w14:textId="66480E9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КУЧМА</w:t>
            </w:r>
          </w:p>
          <w:p w14:paraId="39F23F83" w14:textId="2D9DB21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Трохим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5836" w14:textId="51CA9BD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 класу Криворізької  гімназії №12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62B65" w14:textId="3AD7375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МЕЛЬНИЦЬКА</w:t>
            </w:r>
          </w:p>
          <w:p w14:paraId="1FF3DE5E" w14:textId="6E7B920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Тетяна Олегівна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9250" w14:textId="41CC292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інформатика</w:t>
            </w:r>
            <w:r>
              <w:rPr>
                <w:color w:val="000000"/>
                <w:lang w:eastAsia="uk-UA"/>
              </w:rPr>
              <w:t xml:space="preserve"> Криворізької  гімназії №12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802EB" w14:textId="5052B4A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2470BE1A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A5EB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ED4E" w14:textId="2E1B4DD2" w:rsidR="00F934DF" w:rsidRPr="000C5C94" w:rsidRDefault="00530C4A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МИРОПОЛЬСЬКИЙ </w:t>
            </w:r>
            <w:r w:rsidR="00F934DF" w:rsidRPr="004675E5">
              <w:rPr>
                <w:color w:val="000000"/>
                <w:lang w:eastAsia="uk-UA"/>
              </w:rPr>
              <w:t>Олександр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1A760" w14:textId="7D80FFB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</w:t>
            </w:r>
            <w:r w:rsidRPr="0078701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Дніпровського ліцею</w:t>
            </w:r>
            <w:r w:rsidRPr="004675E5">
              <w:rPr>
                <w:color w:val="000000"/>
                <w:lang w:eastAsia="uk-UA"/>
              </w:rPr>
              <w:t xml:space="preserve"> №144 імені Леві Іцхака Шнеєрсона</w:t>
            </w:r>
            <w:r>
              <w:rPr>
                <w:color w:val="000000"/>
                <w:lang w:eastAsia="uk-UA"/>
              </w:rPr>
              <w:t xml:space="preserve"> </w:t>
            </w:r>
            <w:r w:rsidRPr="004675E5">
              <w:rPr>
                <w:color w:val="000000"/>
                <w:lang w:eastAsia="uk-UA"/>
              </w:rPr>
              <w:t xml:space="preserve">Дніпровської міської </w:t>
            </w:r>
            <w:proofErr w:type="gramStart"/>
            <w:r w:rsidRPr="004675E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7281" w14:textId="67A7B14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БОРИСЕНКО</w:t>
            </w:r>
          </w:p>
          <w:p w14:paraId="4B0EBFC7" w14:textId="543E8A9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Ольга</w:t>
            </w:r>
            <w:proofErr w:type="gramStart"/>
            <w:r w:rsidRPr="004675E5">
              <w:rPr>
                <w:color w:val="000000"/>
                <w:lang w:eastAsia="uk-UA"/>
              </w:rPr>
              <w:t xml:space="preserve"> В</w:t>
            </w:r>
            <w:proofErr w:type="gramEnd"/>
            <w:r w:rsidRPr="004675E5">
              <w:rPr>
                <w:color w:val="000000"/>
                <w:lang w:eastAsia="uk-UA"/>
              </w:rPr>
              <w:t>'ячеславівна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0E16" w14:textId="2F86DFA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вчителька інформатики</w:t>
            </w:r>
            <w:r>
              <w:rPr>
                <w:color w:val="000000"/>
                <w:lang w:eastAsia="uk-UA"/>
              </w:rPr>
              <w:t xml:space="preserve"> Дніпровського ліцею</w:t>
            </w:r>
            <w:r w:rsidRPr="004675E5">
              <w:rPr>
                <w:color w:val="000000"/>
                <w:lang w:eastAsia="uk-UA"/>
              </w:rPr>
              <w:t xml:space="preserve"> №144 імені Леві Іцхака Шнеєрсона</w:t>
            </w:r>
            <w:r>
              <w:rPr>
                <w:color w:val="000000"/>
                <w:lang w:eastAsia="uk-UA"/>
              </w:rPr>
              <w:t xml:space="preserve"> </w:t>
            </w:r>
            <w:r w:rsidRPr="004675E5">
              <w:rPr>
                <w:color w:val="000000"/>
                <w:lang w:eastAsia="uk-UA"/>
              </w:rPr>
              <w:t xml:space="preserve">Дніпровської міської </w:t>
            </w:r>
            <w:proofErr w:type="gramStart"/>
            <w:r w:rsidRPr="004675E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91ED6" w14:textId="643F8D5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60B60F1F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795E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3F112" w14:textId="064B0F2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НОСИКОВ</w:t>
            </w:r>
          </w:p>
          <w:p w14:paraId="0FD4BB7C" w14:textId="09441C2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Андрій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2E3B" w14:textId="4AB5DE1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</w:t>
            </w:r>
            <w:r w:rsidRPr="0078701F"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класу Дніпровського ліцею</w:t>
            </w:r>
            <w:r w:rsidRPr="004675E5">
              <w:rPr>
                <w:color w:val="000000"/>
                <w:lang w:eastAsia="uk-UA"/>
              </w:rPr>
              <w:t xml:space="preserve"> №91 Дніпровської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89B5F" w14:textId="4BB8AAC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МІЩЕНКО</w:t>
            </w:r>
          </w:p>
          <w:p w14:paraId="19DF7164" w14:textId="284D92C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Ольга Миколаївна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C8CB" w14:textId="58C88B5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Дніпровського ліцею</w:t>
            </w:r>
            <w:r w:rsidRPr="004675E5">
              <w:rPr>
                <w:color w:val="000000"/>
                <w:lang w:eastAsia="uk-UA"/>
              </w:rPr>
              <w:t xml:space="preserve"> №91 Дніпровської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CE7D1" w14:textId="2096894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508DEBFB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7A154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CB21" w14:textId="39A8FE1A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ПАНЧЕНКО</w:t>
            </w:r>
          </w:p>
          <w:p w14:paraId="54E4FD4E" w14:textId="279564F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Альона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762B" w14:textId="421E45B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Криворізької  гімназії №104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5B58" w14:textId="51C68ADA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КОШЕВА</w:t>
            </w:r>
          </w:p>
          <w:p w14:paraId="118051DA" w14:textId="2D7D187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Ганна Олегівна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BFFC" w14:textId="5D6A54E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</w:t>
            </w:r>
            <w:r>
              <w:rPr>
                <w:color w:val="000000"/>
                <w:lang w:eastAsia="uk-UA"/>
              </w:rPr>
              <w:t xml:space="preserve"> Криворізької  гімназії №104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1EB55" w14:textId="5348321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47665750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A4B9A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1A00" w14:textId="7766571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СМИСЛОВА </w:t>
            </w:r>
          </w:p>
          <w:p w14:paraId="37530A65" w14:textId="01022E8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Полі</w:t>
            </w:r>
            <w:proofErr w:type="gramStart"/>
            <w:r w:rsidRPr="004675E5">
              <w:rPr>
                <w:color w:val="000000"/>
                <w:lang w:eastAsia="uk-UA"/>
              </w:rPr>
              <w:t>на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9F0F" w14:textId="4B5F54E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вихованка</w:t>
            </w:r>
            <w:r w:rsidRPr="00996F6C">
              <w:rPr>
                <w:color w:val="000000"/>
                <w:lang w:eastAsia="uk-UA"/>
              </w:rPr>
              <w:t xml:space="preserve">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3AFC" w14:textId="7AC399D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ЯКИМОВА</w:t>
            </w:r>
          </w:p>
          <w:p w14:paraId="505CB82C" w14:textId="5026952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Ніна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52E5" w14:textId="6325D49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керівник гуртка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>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2C5AD" w14:textId="3D59FAC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37C9DEE5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4E3A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69AE" w14:textId="7654F80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СТРУЦЬ</w:t>
            </w:r>
          </w:p>
          <w:p w14:paraId="01C3ED20" w14:textId="5870193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Олексій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A73C" w14:textId="6BED6B9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Гімназії №</w:t>
            </w:r>
            <w:r w:rsidRPr="00996F6C">
              <w:rPr>
                <w:color w:val="000000"/>
                <w:lang w:eastAsia="uk-UA"/>
              </w:rPr>
              <w:t>7 Самарівської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527E6" w14:textId="021620C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proofErr w:type="gramStart"/>
            <w:r w:rsidRPr="004675E5">
              <w:rPr>
                <w:color w:val="000000"/>
                <w:lang w:eastAsia="uk-UA"/>
              </w:rPr>
              <w:t>Б</w:t>
            </w:r>
            <w:proofErr w:type="gramEnd"/>
            <w:r w:rsidRPr="004675E5">
              <w:rPr>
                <w:color w:val="000000"/>
                <w:lang w:eastAsia="uk-UA"/>
              </w:rPr>
              <w:t>ІЛА</w:t>
            </w:r>
          </w:p>
          <w:p w14:paraId="675894FE" w14:textId="594892D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Альона Сергіївна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D034" w14:textId="780F871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Гімназії №</w:t>
            </w:r>
            <w:r w:rsidRPr="00996F6C">
              <w:rPr>
                <w:color w:val="000000"/>
                <w:lang w:eastAsia="uk-UA"/>
              </w:rPr>
              <w:t>7 Самарівської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8455E" w14:textId="06BDC4D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5948B984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058DA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41FA" w14:textId="1D20087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ТОЛКАЧОВ</w:t>
            </w:r>
          </w:p>
          <w:p w14:paraId="2B1D810B" w14:textId="1641079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Ілля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5D10" w14:textId="68CCD86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 класу Криворізької  гімназії №19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59A4" w14:textId="1A1EC70A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ГЛАДКИЙ </w:t>
            </w:r>
          </w:p>
          <w:p w14:paraId="77BAEF06" w14:textId="7676C03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Віталій Юрійович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0AC91" w14:textId="5B9C354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№19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92C63" w14:textId="12B4A8C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46C5DEFA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C4804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D152" w14:textId="24DF2D3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ЦАРЮК</w:t>
            </w:r>
          </w:p>
          <w:p w14:paraId="03538664" w14:textId="678709B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Яна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6200" w14:textId="13090C0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Криворізької  гімназії №104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F84B" w14:textId="40C3B41E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КОШЕВА</w:t>
            </w:r>
          </w:p>
          <w:p w14:paraId="51577244" w14:textId="2D77332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Ганна Олегівна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8A80" w14:textId="6461773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</w:t>
            </w:r>
            <w:r>
              <w:rPr>
                <w:color w:val="000000"/>
                <w:lang w:eastAsia="uk-UA"/>
              </w:rPr>
              <w:t xml:space="preserve"> Криворізької  гімназії №104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90446" w14:textId="0A27184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585EDC4E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ECBD7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4E0F" w14:textId="546CA4C8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ЧЕРНОВОЛ </w:t>
            </w:r>
          </w:p>
          <w:p w14:paraId="615EE7A5" w14:textId="41F86A5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Назар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99E8E" w14:textId="4EB6912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</w:t>
            </w:r>
            <w:r w:rsidRPr="00996F6C">
              <w:rPr>
                <w:color w:val="000000"/>
                <w:lang w:eastAsia="uk-UA"/>
              </w:rPr>
              <w:t xml:space="preserve"> класу </w:t>
            </w:r>
            <w:r>
              <w:rPr>
                <w:color w:val="000000"/>
                <w:lang w:eastAsia="uk-UA"/>
              </w:rPr>
              <w:t xml:space="preserve">комунальної організації (установа, заклад) </w:t>
            </w:r>
            <w:r w:rsidRPr="00996F6C">
              <w:rPr>
                <w:color w:val="000000"/>
                <w:lang w:eastAsia="uk-UA"/>
              </w:rPr>
              <w:t>“</w:t>
            </w:r>
            <w:r w:rsidRPr="004675E5">
              <w:rPr>
                <w:color w:val="000000"/>
                <w:lang w:eastAsia="uk-UA"/>
              </w:rPr>
              <w:t>Шосткинський навчально-виховний комплекс: спеціалізована школа І-ІІ ступені</w:t>
            </w:r>
            <w:proofErr w:type="gramStart"/>
            <w:r w:rsidRPr="004675E5">
              <w:rPr>
                <w:color w:val="000000"/>
                <w:lang w:eastAsia="uk-UA"/>
              </w:rPr>
              <w:t>в-л</w:t>
            </w:r>
            <w:proofErr w:type="gramEnd"/>
            <w:r w:rsidRPr="004675E5">
              <w:rPr>
                <w:color w:val="000000"/>
                <w:lang w:eastAsia="uk-UA"/>
              </w:rPr>
              <w:t>іцей Шосткинської міської ради Сумської області</w:t>
            </w:r>
            <w:r w:rsidRPr="00996F6C">
              <w:rPr>
                <w:color w:val="000000"/>
                <w:lang w:eastAsia="uk-UA"/>
              </w:rPr>
              <w:t>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8416" w14:textId="24BC343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ШЕВЧЕНКО</w:t>
            </w:r>
          </w:p>
          <w:p w14:paraId="6D74597E" w14:textId="181C433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Людмила Миколаївна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218C" w14:textId="77505EF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</w:t>
            </w:r>
            <w:r w:rsidRPr="004675E5">
              <w:rPr>
                <w:color w:val="000000"/>
                <w:lang w:eastAsia="uk-UA"/>
              </w:rPr>
              <w:t>читель інформатики</w:t>
            </w:r>
            <w:r>
              <w:rPr>
                <w:color w:val="000000"/>
                <w:lang w:eastAsia="uk-UA"/>
              </w:rPr>
              <w:t xml:space="preserve"> комунальної організації (установа, заклад) </w:t>
            </w:r>
            <w:r w:rsidRPr="00996F6C">
              <w:rPr>
                <w:color w:val="000000"/>
                <w:lang w:eastAsia="uk-UA"/>
              </w:rPr>
              <w:t>“</w:t>
            </w:r>
            <w:r w:rsidRPr="004675E5">
              <w:rPr>
                <w:color w:val="000000"/>
                <w:lang w:eastAsia="uk-UA"/>
              </w:rPr>
              <w:t>Шосткинський навчально-виховний комплекс: спеціалізована школа І-ІІ ступені</w:t>
            </w:r>
            <w:proofErr w:type="gramStart"/>
            <w:r w:rsidRPr="004675E5">
              <w:rPr>
                <w:color w:val="000000"/>
                <w:lang w:eastAsia="uk-UA"/>
              </w:rPr>
              <w:t>в-л</w:t>
            </w:r>
            <w:proofErr w:type="gramEnd"/>
            <w:r w:rsidRPr="004675E5">
              <w:rPr>
                <w:color w:val="000000"/>
                <w:lang w:eastAsia="uk-UA"/>
              </w:rPr>
              <w:t>іцей Шосткинської міської ради Сумської області</w:t>
            </w:r>
            <w:r w:rsidRPr="00996F6C">
              <w:rPr>
                <w:color w:val="000000"/>
                <w:lang w:eastAsia="uk-UA"/>
              </w:rPr>
              <w:t>”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5CB8D" w14:textId="6157BB7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0E8A7020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1E13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F66EC" w14:textId="335CB838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ШТРИК</w:t>
            </w:r>
          </w:p>
          <w:p w14:paraId="0DBAA748" w14:textId="305C363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Всеволод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9198F" w14:textId="77777777" w:rsidR="00F934DF" w:rsidRPr="00996F6C" w:rsidRDefault="00F934DF" w:rsidP="00AB3D5C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</w:t>
            </w:r>
            <w:r w:rsidRPr="00996F6C">
              <w:rPr>
                <w:color w:val="000000"/>
                <w:lang w:eastAsia="uk-UA"/>
              </w:rPr>
              <w:t xml:space="preserve"> класу 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  <w:r w:rsidRPr="00996F6C">
              <w:rPr>
                <w:color w:val="000000"/>
                <w:lang w:eastAsia="uk-UA"/>
              </w:rPr>
              <w:t xml:space="preserve">, </w:t>
            </w:r>
          </w:p>
          <w:p w14:paraId="52866448" w14:textId="77777777" w:rsidR="00F934DF" w:rsidRPr="004675E5" w:rsidRDefault="00F934DF" w:rsidP="00AB3D5C">
            <w:pPr>
              <w:rPr>
                <w:color w:val="000000"/>
                <w:lang w:eastAsia="uk-UA"/>
              </w:rPr>
            </w:pPr>
            <w:r w:rsidRPr="00996F6C">
              <w:rPr>
                <w:color w:val="000000"/>
                <w:lang w:eastAsia="uk-UA"/>
              </w:rPr>
              <w:t xml:space="preserve">вихованець комунального закладу “Будинок творчості </w:t>
            </w:r>
            <w:r w:rsidRPr="00996F6C">
              <w:rPr>
                <w:color w:val="000000"/>
                <w:lang w:eastAsia="uk-UA"/>
              </w:rPr>
              <w:lastRenderedPageBreak/>
              <w:t xml:space="preserve">дітей та юнацтва”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</w:p>
          <w:p w14:paraId="4CB029AE" w14:textId="7777777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8ABE" w14:textId="4381580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lastRenderedPageBreak/>
              <w:t xml:space="preserve">ДЕСЯТЕРИК </w:t>
            </w:r>
          </w:p>
          <w:p w14:paraId="1D3BDEB7" w14:textId="39B949A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Ольга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D88A" w14:textId="140BE68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вчителька інформатики</w:t>
            </w:r>
            <w:r>
              <w:rPr>
                <w:color w:val="000000"/>
                <w:lang w:eastAsia="uk-UA"/>
              </w:rPr>
              <w:t xml:space="preserve"> </w:t>
            </w:r>
            <w:r w:rsidRPr="00996F6C">
              <w:rPr>
                <w:color w:val="000000"/>
                <w:lang w:eastAsia="uk-UA"/>
              </w:rPr>
              <w:t xml:space="preserve">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EF99B" w14:textId="27982FD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</w:t>
            </w:r>
          </w:p>
        </w:tc>
      </w:tr>
      <w:tr w:rsidR="00F934DF" w:rsidRPr="000C5C94" w14:paraId="34983AC8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6294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A496" w14:textId="2584BEB3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БРИЧ</w:t>
            </w:r>
          </w:p>
          <w:p w14:paraId="3E4B87C1" w14:textId="66EEE8B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Павло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56A9" w14:textId="77777777" w:rsidR="00F934DF" w:rsidRPr="00996F6C" w:rsidRDefault="00F934DF" w:rsidP="00AB3D5C">
            <w:pPr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</w:t>
            </w:r>
            <w:r w:rsidRPr="00996F6C">
              <w:rPr>
                <w:color w:val="000000"/>
                <w:lang w:eastAsia="uk-UA"/>
              </w:rPr>
              <w:t xml:space="preserve"> класу комунального  закладу “Ліцей №11”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  <w:r w:rsidRPr="00996F6C">
              <w:rPr>
                <w:color w:val="000000"/>
                <w:lang w:eastAsia="uk-UA"/>
              </w:rPr>
              <w:t xml:space="preserve">, </w:t>
            </w:r>
          </w:p>
          <w:p w14:paraId="72A3D598" w14:textId="2763476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996F6C">
              <w:rPr>
                <w:color w:val="000000"/>
                <w:lang w:eastAsia="uk-UA"/>
              </w:rPr>
              <w:t xml:space="preserve">вихованець комунального закладу “Будинок творчості дітей та юнацтва” Кам’янської міської </w:t>
            </w:r>
            <w:proofErr w:type="gramStart"/>
            <w:r w:rsidRPr="00996F6C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7E95" w14:textId="3E7A8B46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ДЕСЯТЕРИК </w:t>
            </w:r>
          </w:p>
          <w:p w14:paraId="12462A4C" w14:textId="08E6CC7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Ольга Леонідівна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65AD" w14:textId="6F59533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керівник гуртка </w:t>
            </w:r>
            <w:r w:rsidRPr="001A2335">
              <w:rPr>
                <w:bCs/>
                <w:color w:val="000000"/>
              </w:rPr>
              <w:t>“</w:t>
            </w:r>
            <w:r>
              <w:rPr>
                <w:color w:val="000000"/>
                <w:lang w:eastAsia="uk-UA"/>
              </w:rPr>
              <w:t>Кодова майстерня  SCRATCH</w:t>
            </w:r>
            <w:r w:rsidRPr="00996F6C">
              <w:rPr>
                <w:color w:val="000000"/>
                <w:lang w:eastAsia="uk-UA"/>
              </w:rPr>
              <w:t>”</w:t>
            </w:r>
            <w:r>
              <w:rPr>
                <w:color w:val="000000"/>
                <w:lang w:eastAsia="uk-UA"/>
              </w:rPr>
              <w:t xml:space="preserve"> </w:t>
            </w:r>
            <w:r w:rsidRPr="001A2335">
              <w:rPr>
                <w:color w:val="000000"/>
                <w:lang w:eastAsia="uk-UA"/>
              </w:rPr>
              <w:t xml:space="preserve">комунального закладу </w:t>
            </w:r>
            <w:r w:rsidRPr="001A2335">
              <w:rPr>
                <w:bCs/>
                <w:color w:val="000000"/>
              </w:rPr>
              <w:t>“</w:t>
            </w:r>
            <w:r w:rsidRPr="001A2335">
              <w:rPr>
                <w:color w:val="000000"/>
                <w:lang w:eastAsia="uk-UA"/>
              </w:rPr>
              <w:t>Будинок творчості дітей та юнацтва</w:t>
            </w:r>
            <w:r w:rsidRPr="001A2335">
              <w:rPr>
                <w:bCs/>
                <w:color w:val="000000"/>
              </w:rPr>
              <w:t>”</w:t>
            </w:r>
            <w:r w:rsidRPr="001A2335">
              <w:rPr>
                <w:color w:val="000000"/>
                <w:lang w:eastAsia="uk-UA"/>
              </w:rPr>
              <w:t xml:space="preserve"> Кам’янської міської </w:t>
            </w:r>
            <w:proofErr w:type="gramStart"/>
            <w:r w:rsidRPr="001A2335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65CF1" w14:textId="50DB72D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55A70BCD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1449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35E7" w14:textId="12C44A2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ГОЛОДЕНКО</w:t>
            </w:r>
          </w:p>
          <w:p w14:paraId="2AD31FE5" w14:textId="30BACA1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Венедікт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52E9" w14:textId="47031E0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 класу Криворізької  гімназії №72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86BB" w14:textId="25D620C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ЛАНЧКОВСЬКИЙ </w:t>
            </w:r>
          </w:p>
          <w:p w14:paraId="16286966" w14:textId="597C9CA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Андрій Сергійович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1CBD" w14:textId="5C833C7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№72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B43DC" w14:textId="31B4708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15CE7270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FE2B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6BE6D" w14:textId="0F2A1A45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ЗАХАРОВА </w:t>
            </w:r>
          </w:p>
          <w:p w14:paraId="198F9E20" w14:textId="172423A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Міллена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1F7AF" w14:textId="371D89D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5 класу Слобожанського</w:t>
            </w:r>
            <w:r w:rsidRPr="00DE2B52">
              <w:rPr>
                <w:color w:val="000000"/>
                <w:lang w:eastAsia="uk-UA"/>
              </w:rPr>
              <w:t xml:space="preserve"> ліц</w:t>
            </w:r>
            <w:r>
              <w:rPr>
                <w:color w:val="000000"/>
                <w:lang w:eastAsia="uk-UA"/>
              </w:rPr>
              <w:t>ею</w:t>
            </w:r>
            <w:r w:rsidRPr="00DE2B52">
              <w:rPr>
                <w:color w:val="000000"/>
                <w:lang w:eastAsia="uk-UA"/>
              </w:rPr>
              <w:t xml:space="preserve"> Слобожанської селищної ради Дніпровського району Дніпропетровської області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BCDE" w14:textId="0B5DBC4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ЛАЩУХІН</w:t>
            </w:r>
          </w:p>
          <w:p w14:paraId="0777C80C" w14:textId="6AC15B9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Павло Олегович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352D" w14:textId="57E6F31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інформатики </w:t>
            </w:r>
            <w:r>
              <w:rPr>
                <w:color w:val="000000"/>
                <w:lang w:eastAsia="uk-UA"/>
              </w:rPr>
              <w:t>Слобожанського</w:t>
            </w:r>
            <w:r w:rsidRPr="00DE2B52">
              <w:rPr>
                <w:color w:val="000000"/>
                <w:lang w:eastAsia="uk-UA"/>
              </w:rPr>
              <w:t xml:space="preserve"> ліц</w:t>
            </w:r>
            <w:r>
              <w:rPr>
                <w:color w:val="000000"/>
                <w:lang w:eastAsia="uk-UA"/>
              </w:rPr>
              <w:t>ею</w:t>
            </w:r>
            <w:r w:rsidRPr="00DE2B52">
              <w:rPr>
                <w:color w:val="000000"/>
                <w:lang w:eastAsia="uk-UA"/>
              </w:rPr>
              <w:t xml:space="preserve"> Слобожанської селищної ради Дніпровського району Дніпропетровської області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EB766" w14:textId="5208B81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482EBB99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04CA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9A02" w14:textId="76731E8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ІЛЄТІЧЕВ </w:t>
            </w:r>
          </w:p>
          <w:p w14:paraId="6759A6B3" w14:textId="341629B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Ні</w:t>
            </w:r>
            <w:proofErr w:type="gramStart"/>
            <w:r w:rsidRPr="004675E5">
              <w:rPr>
                <w:color w:val="000000"/>
                <w:lang w:eastAsia="uk-UA"/>
              </w:rPr>
              <w:t>к</w:t>
            </w:r>
            <w:proofErr w:type="gramEnd"/>
            <w:r w:rsidRPr="004675E5">
              <w:rPr>
                <w:color w:val="000000"/>
                <w:lang w:eastAsia="uk-UA"/>
              </w:rPr>
              <w:t>іта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D21D3" w14:textId="525003A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учень 5 класу комунальної організації (установа, заклад) </w:t>
            </w:r>
            <w:r w:rsidRPr="00996F6C">
              <w:rPr>
                <w:color w:val="000000"/>
                <w:lang w:eastAsia="uk-UA"/>
              </w:rPr>
              <w:t>“</w:t>
            </w:r>
            <w:r w:rsidRPr="004675E5">
              <w:rPr>
                <w:color w:val="000000"/>
                <w:lang w:eastAsia="uk-UA"/>
              </w:rPr>
              <w:t>Шосткинський навчально-виховний комплекс: спеціалізована школа І-ІІ ступені</w:t>
            </w:r>
            <w:proofErr w:type="gramStart"/>
            <w:r w:rsidRPr="004675E5">
              <w:rPr>
                <w:color w:val="000000"/>
                <w:lang w:eastAsia="uk-UA"/>
              </w:rPr>
              <w:t>в-л</w:t>
            </w:r>
            <w:proofErr w:type="gramEnd"/>
            <w:r w:rsidRPr="004675E5">
              <w:rPr>
                <w:color w:val="000000"/>
                <w:lang w:eastAsia="uk-UA"/>
              </w:rPr>
              <w:t>іцей Шосткинської міської ради Сумської області</w:t>
            </w:r>
            <w:r w:rsidRPr="00996F6C">
              <w:rPr>
                <w:color w:val="000000"/>
                <w:lang w:eastAsia="uk-UA"/>
              </w:rPr>
              <w:t>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308D2" w14:textId="503C0494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ШЕВЧЕНКО </w:t>
            </w:r>
          </w:p>
          <w:p w14:paraId="10E7A513" w14:textId="1ED621C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Людмила Миколаївна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827A" w14:textId="6D6FB05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в</w:t>
            </w:r>
            <w:r w:rsidRPr="004675E5">
              <w:rPr>
                <w:color w:val="000000"/>
                <w:lang w:eastAsia="uk-UA"/>
              </w:rPr>
              <w:t>читель інформатики</w:t>
            </w:r>
            <w:r>
              <w:rPr>
                <w:color w:val="000000"/>
                <w:lang w:eastAsia="uk-UA"/>
              </w:rPr>
              <w:t xml:space="preserve"> комунальної організації (установа, заклад) </w:t>
            </w:r>
            <w:r w:rsidRPr="00996F6C">
              <w:rPr>
                <w:color w:val="000000"/>
                <w:lang w:eastAsia="uk-UA"/>
              </w:rPr>
              <w:t>“</w:t>
            </w:r>
            <w:r w:rsidRPr="004675E5">
              <w:rPr>
                <w:color w:val="000000"/>
                <w:lang w:eastAsia="uk-UA"/>
              </w:rPr>
              <w:t>Шосткинський навчально-виховний комплекс: спеціалізована школа І-ІІ ступені</w:t>
            </w:r>
            <w:proofErr w:type="gramStart"/>
            <w:r w:rsidRPr="004675E5">
              <w:rPr>
                <w:color w:val="000000"/>
                <w:lang w:eastAsia="uk-UA"/>
              </w:rPr>
              <w:t>в-л</w:t>
            </w:r>
            <w:proofErr w:type="gramEnd"/>
            <w:r w:rsidRPr="004675E5">
              <w:rPr>
                <w:color w:val="000000"/>
                <w:lang w:eastAsia="uk-UA"/>
              </w:rPr>
              <w:t>іцей Шосткинської міської ради Сумської області</w:t>
            </w:r>
            <w:r w:rsidRPr="00996F6C">
              <w:rPr>
                <w:color w:val="000000"/>
                <w:lang w:eastAsia="uk-UA"/>
              </w:rPr>
              <w:t>”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E3B1E" w14:textId="70CBCE8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165FBC8D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715D9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018D" w14:textId="40BEAA5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КОРЯГІН</w:t>
            </w:r>
          </w:p>
          <w:p w14:paraId="422DFDA6" w14:textId="2AB2656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Максим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9EA5" w14:textId="3116540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6 класу Дніпровської гімназії</w:t>
            </w:r>
            <w:r w:rsidRPr="004675E5">
              <w:rPr>
                <w:color w:val="000000"/>
                <w:lang w:eastAsia="uk-UA"/>
              </w:rPr>
              <w:t xml:space="preserve"> №128</w:t>
            </w:r>
            <w:r>
              <w:rPr>
                <w:color w:val="000000"/>
                <w:lang w:eastAsia="uk-UA"/>
              </w:rPr>
              <w:t xml:space="preserve"> </w:t>
            </w:r>
            <w:r w:rsidRPr="004675E5">
              <w:rPr>
                <w:color w:val="000000"/>
                <w:lang w:eastAsia="uk-UA"/>
              </w:rPr>
              <w:t>Дніпровської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9FB2" w14:textId="753A11C2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ПОДОБЄД</w:t>
            </w:r>
          </w:p>
          <w:p w14:paraId="3D9B1BE0" w14:textId="392D1F52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Яна Миколаївна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24A4" w14:textId="41C12C0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Дніпровської гімназії</w:t>
            </w:r>
            <w:r w:rsidRPr="004675E5">
              <w:rPr>
                <w:color w:val="000000"/>
                <w:lang w:eastAsia="uk-UA"/>
              </w:rPr>
              <w:t xml:space="preserve"> №128</w:t>
            </w:r>
            <w:r>
              <w:rPr>
                <w:color w:val="000000"/>
                <w:lang w:eastAsia="uk-UA"/>
              </w:rPr>
              <w:t xml:space="preserve"> </w:t>
            </w:r>
            <w:r w:rsidRPr="004675E5">
              <w:rPr>
                <w:color w:val="000000"/>
                <w:lang w:eastAsia="uk-UA"/>
              </w:rPr>
              <w:t>Дніпровської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F46E5" w14:textId="2AC28CE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56372A2A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87C9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8D878" w14:textId="0FFE20D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МАКЕЄ</w:t>
            </w:r>
            <w:proofErr w:type="gramStart"/>
            <w:r w:rsidRPr="004675E5">
              <w:rPr>
                <w:color w:val="000000"/>
                <w:lang w:eastAsia="uk-UA"/>
              </w:rPr>
              <w:t>В</w:t>
            </w:r>
            <w:proofErr w:type="gramEnd"/>
          </w:p>
          <w:p w14:paraId="5AD3E6A3" w14:textId="37C521F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Матвій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D309" w14:textId="1B42B09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Криворізької  гімназії №19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75459" w14:textId="504E273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ГЛАДКИЙ</w:t>
            </w:r>
          </w:p>
          <w:p w14:paraId="5B03AF40" w14:textId="010B9FB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Віталій Юрійович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FFD2" w14:textId="14E4A6A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№19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0DF67" w14:textId="22DB4D7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1F96872D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74CF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3802" w14:textId="08E37872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НАДУТА</w:t>
            </w:r>
          </w:p>
          <w:p w14:paraId="02FEFC00" w14:textId="6332637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</w:t>
            </w:r>
            <w:proofErr w:type="gramStart"/>
            <w:r w:rsidRPr="004675E5">
              <w:rPr>
                <w:color w:val="000000"/>
                <w:lang w:eastAsia="uk-UA"/>
              </w:rPr>
              <w:t>Ксенія</w:t>
            </w:r>
            <w:proofErr w:type="gramEnd"/>
            <w:r w:rsidRPr="004675E5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3477" w14:textId="55EB442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Криворізької  гімназії №58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B10F7" w14:textId="0BBDFB04" w:rsidR="00EB3441" w:rsidRPr="00F04ADD" w:rsidRDefault="00530C4A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КУРОП’ЯТНИКОВ</w:t>
            </w:r>
          </w:p>
          <w:p w14:paraId="0C0CA492" w14:textId="28C5FFA0" w:rsidR="00EB3441" w:rsidRPr="00EB3441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Антон Олександрович, </w:t>
            </w:r>
            <w:r w:rsidR="00530C4A" w:rsidRPr="004675E5">
              <w:rPr>
                <w:color w:val="000000"/>
                <w:lang w:eastAsia="uk-UA"/>
              </w:rPr>
              <w:t>КЛЕЩЕНКО</w:t>
            </w:r>
          </w:p>
          <w:p w14:paraId="6DE77001" w14:textId="5C123B1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Ірина Миколаївна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BEBA" w14:textId="48C0B41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математики</w:t>
            </w:r>
            <w:r>
              <w:rPr>
                <w:color w:val="000000"/>
                <w:lang w:eastAsia="uk-UA"/>
              </w:rPr>
              <w:t xml:space="preserve"> Криворізької  гімназії №58</w:t>
            </w:r>
            <w:r w:rsidRPr="00F117FF">
              <w:rPr>
                <w:color w:val="000000"/>
                <w:lang w:eastAsia="uk-UA"/>
              </w:rPr>
              <w:t xml:space="preserve"> Криворізької міської </w:t>
            </w:r>
            <w:proofErr w:type="gramStart"/>
            <w:r w:rsidRPr="00F117FF">
              <w:rPr>
                <w:color w:val="000000"/>
                <w:lang w:eastAsia="uk-UA"/>
              </w:rPr>
              <w:t>ради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1D78A" w14:textId="23C9770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3C13F2DF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C74E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C12A" w14:textId="5554804E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СИДОРЧУК </w:t>
            </w:r>
          </w:p>
          <w:p w14:paraId="7DA6B135" w14:textId="53883D4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Тетяна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2F18" w14:textId="19B5338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Славутицького</w:t>
            </w:r>
            <w:r w:rsidRPr="0062109F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62109F">
              <w:rPr>
                <w:color w:val="000000"/>
                <w:lang w:eastAsia="uk-UA"/>
              </w:rPr>
              <w:t xml:space="preserve">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C822" w14:textId="5D52794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КОРЕЦЬ </w:t>
            </w:r>
          </w:p>
          <w:p w14:paraId="52C09AD6" w14:textId="07A2C2C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Ганна Валентинівна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EBF8" w14:textId="0BBF75FB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інформатики </w:t>
            </w:r>
            <w:r>
              <w:rPr>
                <w:color w:val="000000"/>
                <w:lang w:eastAsia="uk-UA"/>
              </w:rPr>
              <w:t>Славутицького</w:t>
            </w:r>
            <w:r w:rsidRPr="0062109F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62109F">
              <w:rPr>
                <w:color w:val="000000"/>
                <w:lang w:eastAsia="uk-UA"/>
              </w:rPr>
              <w:t xml:space="preserve">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955F9" w14:textId="4B1DD9F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6588CBBA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B59C9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9308" w14:textId="7C998C4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СКАЧКОВА</w:t>
            </w:r>
          </w:p>
          <w:p w14:paraId="3B503D00" w14:textId="40A96E8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Мирослава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FFB2" w14:textId="5EA6D96D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учениця 5 класу Криворізького ліцею № 35 </w:t>
            </w:r>
            <w:r w:rsidRPr="00996F6C">
              <w:rPr>
                <w:color w:val="000000"/>
                <w:lang w:eastAsia="uk-UA"/>
              </w:rPr>
              <w:t>“</w:t>
            </w:r>
            <w:r>
              <w:rPr>
                <w:color w:val="000000"/>
                <w:lang w:eastAsia="uk-UA"/>
              </w:rPr>
              <w:t>Імпульс</w:t>
            </w:r>
            <w:r w:rsidRPr="00996F6C">
              <w:rPr>
                <w:color w:val="000000"/>
                <w:lang w:eastAsia="uk-UA"/>
              </w:rPr>
              <w:t>”</w:t>
            </w:r>
            <w:r w:rsidRPr="004675E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81575" w14:textId="78F9BB03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ГАЛАЗЮК </w:t>
            </w:r>
          </w:p>
          <w:p w14:paraId="289E0936" w14:textId="58FBDAF5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Наталя Олегівна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2346" w14:textId="3464DAA1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Криворізького ліцею № 35 </w:t>
            </w:r>
            <w:r w:rsidRPr="00996F6C">
              <w:rPr>
                <w:color w:val="000000"/>
                <w:lang w:eastAsia="uk-UA"/>
              </w:rPr>
              <w:t>“</w:t>
            </w:r>
            <w:r>
              <w:rPr>
                <w:color w:val="000000"/>
                <w:lang w:eastAsia="uk-UA"/>
              </w:rPr>
              <w:t>Імпульс</w:t>
            </w:r>
            <w:r w:rsidRPr="00996F6C">
              <w:rPr>
                <w:color w:val="000000"/>
                <w:lang w:eastAsia="uk-UA"/>
              </w:rPr>
              <w:t>”</w:t>
            </w:r>
            <w:r w:rsidRPr="004675E5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A1948" w14:textId="1C242D14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3B7A0DC1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CEA2E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011D" w14:textId="75C4BAB9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СЛЕДЬ </w:t>
            </w:r>
          </w:p>
          <w:p w14:paraId="21808E20" w14:textId="24947C7F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Ігор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29EF" w14:textId="286181B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Криворізької  гімназії №117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BBE59" w14:textId="4A2811FB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>
              <w:rPr>
                <w:color w:val="000000"/>
                <w:lang w:eastAsia="uk-UA"/>
              </w:rPr>
              <w:t>НОМИРП</w:t>
            </w:r>
            <w:r w:rsidRPr="004675E5">
              <w:rPr>
                <w:color w:val="000000"/>
                <w:lang w:eastAsia="uk-UA"/>
              </w:rPr>
              <w:t>ОВСЬКА</w:t>
            </w:r>
          </w:p>
          <w:p w14:paraId="352A8B2B" w14:textId="4A9231E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Юлія Валеріївна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C631" w14:textId="7E7AB4F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№117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509EA" w14:textId="447D4BD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740466D1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DB932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862E" w14:textId="7B5FF85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СТЕЦЬ</w:t>
            </w:r>
          </w:p>
          <w:p w14:paraId="0A9685E3" w14:textId="74E96C0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Дмитро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1D52" w14:textId="5F327D87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Криворізької  гімназії №117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2F07" w14:textId="666B3CBF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НОМИРПОВСЬКА </w:t>
            </w:r>
          </w:p>
          <w:p w14:paraId="18C0B40C" w14:textId="0DC5FDA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Юлія Валеріївна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8015C" w14:textId="274BD673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Криворізької  гімназії №117</w:t>
            </w:r>
            <w:r w:rsidRPr="00F117FF">
              <w:rPr>
                <w:color w:val="000000"/>
                <w:lang w:eastAsia="uk-UA"/>
              </w:rPr>
              <w:t xml:space="preserve"> Криворізької міської ради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8E776" w14:textId="236EAF5A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6BE43967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7DB3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0FCD" w14:textId="12ECE291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ШЕВЧЕНКО</w:t>
            </w:r>
          </w:p>
          <w:p w14:paraId="70660B13" w14:textId="3084FB6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Полі</w:t>
            </w:r>
            <w:proofErr w:type="gramStart"/>
            <w:r w:rsidRPr="004675E5">
              <w:rPr>
                <w:color w:val="000000"/>
                <w:lang w:eastAsia="uk-UA"/>
              </w:rPr>
              <w:t>на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C9F2" w14:textId="75D626D8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учениця 6 класу Славутицького</w:t>
            </w:r>
            <w:r w:rsidRPr="0062109F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62109F">
              <w:rPr>
                <w:color w:val="000000"/>
                <w:lang w:eastAsia="uk-UA"/>
              </w:rPr>
              <w:t xml:space="preserve">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CEE6" w14:textId="7EA28550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КОРЕЦЬ</w:t>
            </w:r>
          </w:p>
          <w:p w14:paraId="13270E13" w14:textId="572E489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Ганна Валентинівна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3BB7A" w14:textId="2F9C761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вчитель інформатики </w:t>
            </w:r>
            <w:r>
              <w:rPr>
                <w:color w:val="000000"/>
                <w:lang w:eastAsia="uk-UA"/>
              </w:rPr>
              <w:t>Славутицького</w:t>
            </w:r>
            <w:r w:rsidRPr="0062109F">
              <w:rPr>
                <w:color w:val="000000"/>
                <w:lang w:eastAsia="uk-UA"/>
              </w:rPr>
              <w:t xml:space="preserve"> заклад</w:t>
            </w:r>
            <w:r>
              <w:rPr>
                <w:color w:val="000000"/>
                <w:lang w:eastAsia="uk-UA"/>
              </w:rPr>
              <w:t>у</w:t>
            </w:r>
            <w:r w:rsidRPr="0062109F">
              <w:rPr>
                <w:color w:val="000000"/>
                <w:lang w:eastAsia="uk-UA"/>
              </w:rPr>
              <w:t xml:space="preserve">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C2997" w14:textId="206B6790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  <w:tr w:rsidR="00F934DF" w:rsidRPr="000C5C94" w14:paraId="1CEDA603" w14:textId="77777777" w:rsidTr="00EB3441">
        <w:trPr>
          <w:trHeight w:val="1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7619" w14:textId="77777777" w:rsidR="00F934DF" w:rsidRPr="00F934DF" w:rsidRDefault="00F934DF" w:rsidP="00F934DF">
            <w:pPr>
              <w:pStyle w:val="aa"/>
              <w:numPr>
                <w:ilvl w:val="0"/>
                <w:numId w:val="29"/>
              </w:numPr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30CD" w14:textId="6EE2BBCC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>ШИХОВ</w:t>
            </w:r>
          </w:p>
          <w:p w14:paraId="293D810A" w14:textId="4D932F1E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 xml:space="preserve"> Давід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C1BF3" w14:textId="28B25C96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учень 5 класу Слобожанського</w:t>
            </w:r>
            <w:r w:rsidRPr="00DE2B52">
              <w:rPr>
                <w:color w:val="000000"/>
                <w:lang w:eastAsia="uk-UA"/>
              </w:rPr>
              <w:t xml:space="preserve"> ліц</w:t>
            </w:r>
            <w:r>
              <w:rPr>
                <w:color w:val="000000"/>
                <w:lang w:eastAsia="uk-UA"/>
              </w:rPr>
              <w:t>ею</w:t>
            </w:r>
            <w:r w:rsidRPr="00DE2B52">
              <w:rPr>
                <w:color w:val="000000"/>
                <w:lang w:eastAsia="uk-UA"/>
              </w:rPr>
              <w:t xml:space="preserve"> Слобожанської селищної ради Дніпровського району Дніпропетровської області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8639" w14:textId="4A345E87" w:rsidR="00EB3441" w:rsidRDefault="00530C4A" w:rsidP="00952A6F">
            <w:pPr>
              <w:jc w:val="center"/>
              <w:rPr>
                <w:color w:val="000000"/>
                <w:lang w:val="en-US" w:eastAsia="uk-UA"/>
              </w:rPr>
            </w:pPr>
            <w:r w:rsidRPr="004675E5">
              <w:rPr>
                <w:color w:val="000000"/>
                <w:lang w:eastAsia="uk-UA"/>
              </w:rPr>
              <w:t xml:space="preserve">БУНЕЦЬКИЙ </w:t>
            </w:r>
          </w:p>
          <w:p w14:paraId="1518FF6A" w14:textId="0D61097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Олексій</w:t>
            </w:r>
            <w:proofErr w:type="gramStart"/>
            <w:r w:rsidRPr="004675E5">
              <w:rPr>
                <w:color w:val="000000"/>
                <w:lang w:eastAsia="uk-UA"/>
              </w:rPr>
              <w:t xml:space="preserve"> В</w:t>
            </w:r>
            <w:proofErr w:type="gramEnd"/>
            <w:r w:rsidRPr="004675E5">
              <w:rPr>
                <w:color w:val="000000"/>
                <w:lang w:eastAsia="uk-UA"/>
              </w:rPr>
              <w:t>ікторович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3994" w14:textId="799CE2B9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color w:val="000000"/>
                <w:lang w:eastAsia="uk-UA"/>
              </w:rPr>
              <w:t>вчитель інформатики</w:t>
            </w:r>
            <w:r>
              <w:rPr>
                <w:color w:val="000000"/>
                <w:lang w:eastAsia="uk-UA"/>
              </w:rPr>
              <w:t xml:space="preserve">  Слобожанського</w:t>
            </w:r>
            <w:r w:rsidRPr="00DE2B52">
              <w:rPr>
                <w:color w:val="000000"/>
                <w:lang w:eastAsia="uk-UA"/>
              </w:rPr>
              <w:t xml:space="preserve"> ліц</w:t>
            </w:r>
            <w:r>
              <w:rPr>
                <w:color w:val="000000"/>
                <w:lang w:eastAsia="uk-UA"/>
              </w:rPr>
              <w:t>ею</w:t>
            </w:r>
            <w:r w:rsidRPr="00DE2B52">
              <w:rPr>
                <w:color w:val="000000"/>
                <w:lang w:eastAsia="uk-UA"/>
              </w:rPr>
              <w:t xml:space="preserve"> Слобожанської селищної ради Дніпровського району Дніпропетровської області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CEC2E" w14:textId="12B2C9AC" w:rsidR="00F934DF" w:rsidRPr="000C5C94" w:rsidRDefault="00F934DF" w:rsidP="00952A6F">
            <w:pPr>
              <w:jc w:val="center"/>
              <w:rPr>
                <w:color w:val="000000"/>
                <w:lang w:eastAsia="uk-UA"/>
              </w:rPr>
            </w:pPr>
            <w:r w:rsidRPr="004675E5">
              <w:rPr>
                <w:b/>
                <w:bCs/>
                <w:color w:val="000000"/>
                <w:lang w:eastAsia="uk-UA"/>
              </w:rPr>
              <w:t>ІІІ</w:t>
            </w:r>
          </w:p>
        </w:tc>
      </w:tr>
    </w:tbl>
    <w:p w14:paraId="32220997" w14:textId="5ED6B295" w:rsidR="00F55E15" w:rsidRPr="00F55E15" w:rsidRDefault="00F55E15">
      <w:pPr>
        <w:rPr>
          <w:sz w:val="28"/>
          <w:szCs w:val="28"/>
          <w:lang w:val="uk-UA"/>
        </w:rPr>
        <w:sectPr w:rsidR="00F55E15" w:rsidRPr="00F55E15" w:rsidSect="0009436F">
          <w:pgSz w:w="16838" w:h="11906" w:orient="landscape" w:code="9"/>
          <w:pgMar w:top="426" w:right="284" w:bottom="993" w:left="1134" w:header="1134" w:footer="0" w:gutter="0"/>
          <w:pgNumType w:start="1"/>
          <w:cols w:space="708"/>
          <w:docGrid w:linePitch="360"/>
        </w:sectPr>
      </w:pPr>
    </w:p>
    <w:tbl>
      <w:tblPr>
        <w:tblW w:w="4678" w:type="dxa"/>
        <w:tblInd w:w="6345" w:type="dxa"/>
        <w:tblLook w:val="04A0" w:firstRow="1" w:lastRow="0" w:firstColumn="1" w:lastColumn="0" w:noHBand="0" w:noVBand="1"/>
      </w:tblPr>
      <w:tblGrid>
        <w:gridCol w:w="4536"/>
        <w:gridCol w:w="142"/>
      </w:tblGrid>
      <w:tr w:rsidR="00F55E15" w:rsidRPr="005E75D2" w14:paraId="44638876" w14:textId="77777777" w:rsidTr="00CC056B">
        <w:trPr>
          <w:gridAfter w:val="1"/>
          <w:wAfter w:w="142" w:type="dxa"/>
          <w:trHeight w:val="584"/>
        </w:trPr>
        <w:tc>
          <w:tcPr>
            <w:tcW w:w="4536" w:type="dxa"/>
          </w:tcPr>
          <w:p w14:paraId="16532FF6" w14:textId="77777777" w:rsidR="00BC3B19" w:rsidRDefault="00FC4683" w:rsidP="00FC4683">
            <w:pPr>
              <w:ind w:left="-131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</w:t>
            </w:r>
          </w:p>
          <w:p w14:paraId="4F6DDA7B" w14:textId="1063B2E8" w:rsidR="00F55E15" w:rsidRPr="005E75D2" w:rsidRDefault="00F55E15" w:rsidP="00CC056B">
            <w:pPr>
              <w:rPr>
                <w:lang w:val="uk-UA"/>
              </w:rPr>
            </w:pPr>
            <w:r>
              <w:rPr>
                <w:lang w:val="uk-UA"/>
              </w:rPr>
              <w:t>Додаток 2</w:t>
            </w:r>
          </w:p>
        </w:tc>
      </w:tr>
      <w:tr w:rsidR="00F55E15" w:rsidRPr="005E75D2" w14:paraId="0DBB95EF" w14:textId="77777777" w:rsidTr="00CC056B">
        <w:trPr>
          <w:trHeight w:val="1721"/>
        </w:trPr>
        <w:tc>
          <w:tcPr>
            <w:tcW w:w="4678" w:type="dxa"/>
            <w:gridSpan w:val="2"/>
          </w:tcPr>
          <w:p w14:paraId="3976E04C" w14:textId="77777777" w:rsidR="00F55E15" w:rsidRPr="005E75D2" w:rsidRDefault="00F55E15" w:rsidP="00CC056B">
            <w:pPr>
              <w:ind w:left="34" w:right="-1"/>
              <w:rPr>
                <w:lang w:val="uk-UA"/>
              </w:rPr>
            </w:pPr>
            <w:r w:rsidRPr="005E75D2">
              <w:rPr>
                <w:lang w:val="uk-UA"/>
              </w:rPr>
              <w:t xml:space="preserve">до наказу комунального закладу позашкільної освіти </w:t>
            </w:r>
            <w:r w:rsidRPr="005E75D2">
              <w:rPr>
                <w:color w:val="000000" w:themeColor="text1"/>
                <w:lang w:val="uk-UA"/>
              </w:rPr>
              <w:t>“Дніпропетровський обласний центр науково-технічної творчості та інформаційних технологій учнівської молоді</w:t>
            </w:r>
            <w:r w:rsidRPr="005E75D2">
              <w:rPr>
                <w:lang w:val="uk-UA"/>
              </w:rPr>
              <w:t>”</w:t>
            </w:r>
            <w:r w:rsidRPr="005E75D2">
              <w:rPr>
                <w:color w:val="000000" w:themeColor="text1"/>
                <w:lang w:val="uk-UA"/>
              </w:rPr>
              <w:t xml:space="preserve"> Дніпропетровської обласної ради</w:t>
            </w:r>
            <w:r w:rsidRPr="005E75D2">
              <w:rPr>
                <w:lang w:val="uk-UA"/>
              </w:rPr>
              <w:t xml:space="preserve">” </w:t>
            </w:r>
          </w:p>
          <w:p w14:paraId="20879DC0" w14:textId="76A47CC6" w:rsidR="00F55E15" w:rsidRPr="005E75D2" w:rsidRDefault="00F55E15" w:rsidP="00CC056B">
            <w:pPr>
              <w:ind w:left="34" w:right="-1"/>
              <w:rPr>
                <w:lang w:val="uk-UA"/>
              </w:rPr>
            </w:pPr>
            <w:r w:rsidRPr="005E75D2">
              <w:rPr>
                <w:lang w:val="uk-UA"/>
              </w:rPr>
              <w:t>від</w:t>
            </w:r>
            <w:r w:rsidRPr="005E75D2">
              <w:rPr>
                <w:u w:val="single"/>
                <w:lang w:val="uk-UA"/>
              </w:rPr>
              <w:t xml:space="preserve">  </w:t>
            </w:r>
            <w:r w:rsidR="00952A6F">
              <w:rPr>
                <w:u w:val="single"/>
                <w:lang w:val="uk-UA"/>
              </w:rPr>
              <w:t>11</w:t>
            </w:r>
            <w:r w:rsidR="00954B5A" w:rsidRPr="00954B5A">
              <w:rPr>
                <w:u w:val="single"/>
                <w:lang w:val="uk-UA"/>
              </w:rPr>
              <w:t>.03</w:t>
            </w:r>
            <w:r w:rsidRPr="00954B5A">
              <w:rPr>
                <w:u w:val="single"/>
                <w:lang w:val="uk-UA"/>
              </w:rPr>
              <w:t>.202</w:t>
            </w:r>
            <w:r w:rsidR="00952A6F">
              <w:rPr>
                <w:u w:val="single"/>
                <w:lang w:val="uk-UA"/>
              </w:rPr>
              <w:t>6</w:t>
            </w:r>
            <w:r w:rsidRPr="00954B5A">
              <w:rPr>
                <w:lang w:val="uk-UA"/>
              </w:rPr>
              <w:t xml:space="preserve"> </w:t>
            </w:r>
            <w:r w:rsidRPr="00CB4379">
              <w:rPr>
                <w:lang w:val="uk-UA"/>
              </w:rPr>
              <w:t xml:space="preserve">№ </w:t>
            </w:r>
            <w:r>
              <w:rPr>
                <w:u w:val="single"/>
                <w:lang w:val="uk-UA"/>
              </w:rPr>
              <w:t>   </w:t>
            </w:r>
            <w:r w:rsidR="007E69D5">
              <w:rPr>
                <w:u w:val="single"/>
                <w:lang w:val="uk-UA"/>
              </w:rPr>
              <w:t>  </w:t>
            </w:r>
            <w:r w:rsidR="00952A6F">
              <w:rPr>
                <w:u w:val="single"/>
                <w:lang w:val="uk-UA"/>
              </w:rPr>
              <w:t>40</w:t>
            </w:r>
            <w:r w:rsidRPr="00CB4379">
              <w:rPr>
                <w:u w:val="single"/>
                <w:lang w:val="uk-UA"/>
              </w:rPr>
              <w:t>      </w:t>
            </w:r>
          </w:p>
        </w:tc>
      </w:tr>
    </w:tbl>
    <w:p w14:paraId="2F135318" w14:textId="086F5524" w:rsidR="00F55E15" w:rsidRPr="00F55E15" w:rsidRDefault="00F55E15">
      <w:pPr>
        <w:rPr>
          <w:sz w:val="28"/>
          <w:szCs w:val="28"/>
          <w:lang w:val="uk-UA"/>
        </w:rPr>
      </w:pPr>
    </w:p>
    <w:p w14:paraId="19CFC136" w14:textId="77777777" w:rsidR="008942EB" w:rsidRDefault="008942EB" w:rsidP="00BC3B19">
      <w:pPr>
        <w:tabs>
          <w:tab w:val="left" w:pos="1134"/>
        </w:tabs>
        <w:spacing w:line="216" w:lineRule="auto"/>
        <w:ind w:left="1134"/>
        <w:jc w:val="both"/>
        <w:rPr>
          <w:sz w:val="28"/>
          <w:szCs w:val="28"/>
          <w:lang w:val="uk-UA"/>
        </w:rPr>
      </w:pPr>
    </w:p>
    <w:p w14:paraId="7EC30E4A" w14:textId="77777777" w:rsidR="00F55E15" w:rsidRPr="00D41E52" w:rsidRDefault="00F55E15" w:rsidP="00BC3B19">
      <w:pPr>
        <w:tabs>
          <w:tab w:val="left" w:pos="1134"/>
        </w:tabs>
        <w:ind w:left="1134"/>
        <w:jc w:val="center"/>
        <w:rPr>
          <w:sz w:val="28"/>
          <w:szCs w:val="28"/>
          <w:lang w:val="uk-UA" w:eastAsia="en-US"/>
        </w:rPr>
      </w:pPr>
      <w:r w:rsidRPr="00D41E52">
        <w:rPr>
          <w:sz w:val="28"/>
          <w:szCs w:val="28"/>
          <w:lang w:val="uk-UA" w:eastAsia="en-US"/>
        </w:rPr>
        <w:t>ІНФОРМАЦІЙНА ДОВІДКА</w:t>
      </w:r>
    </w:p>
    <w:p w14:paraId="7348B75F" w14:textId="4250B79D" w:rsidR="00F55E15" w:rsidRPr="00D41E52" w:rsidRDefault="00F55E15" w:rsidP="00BC3B19">
      <w:pPr>
        <w:tabs>
          <w:tab w:val="left" w:pos="1134"/>
        </w:tabs>
        <w:ind w:left="1134"/>
        <w:jc w:val="center"/>
        <w:rPr>
          <w:sz w:val="28"/>
          <w:szCs w:val="28"/>
          <w:lang w:val="uk-UA"/>
        </w:rPr>
      </w:pPr>
      <w:r w:rsidRPr="00D41E52">
        <w:rPr>
          <w:sz w:val="28"/>
          <w:szCs w:val="28"/>
          <w:lang w:val="uk-UA" w:eastAsia="en-US"/>
        </w:rPr>
        <w:t xml:space="preserve">про підсумки проведення </w:t>
      </w:r>
      <w:r w:rsidRPr="00D41E52">
        <w:rPr>
          <w:sz w:val="28"/>
          <w:szCs w:val="28"/>
          <w:lang w:val="uk-UA"/>
        </w:rPr>
        <w:t xml:space="preserve">обласного конкурсу </w:t>
      </w:r>
      <w:r w:rsidRPr="00D41E52">
        <w:rPr>
          <w:sz w:val="28"/>
          <w:szCs w:val="28"/>
          <w:lang w:val="uk-UA"/>
        </w:rPr>
        <w:br/>
      </w:r>
      <w:r w:rsidR="00281B9D" w:rsidRPr="00D41E52">
        <w:rPr>
          <w:bCs/>
          <w:color w:val="000000"/>
          <w:sz w:val="28"/>
          <w:szCs w:val="28"/>
          <w:lang w:val="uk-UA"/>
        </w:rPr>
        <w:t>“</w:t>
      </w:r>
      <w:r w:rsidR="00281B9D" w:rsidRPr="00D41E52">
        <w:rPr>
          <w:sz w:val="28"/>
          <w:szCs w:val="28"/>
          <w:lang w:val="en-US"/>
        </w:rPr>
        <w:t>Scratch</w:t>
      </w:r>
      <w:r w:rsidR="00281B9D" w:rsidRPr="00D41E52">
        <w:rPr>
          <w:sz w:val="28"/>
          <w:szCs w:val="28"/>
        </w:rPr>
        <w:t xml:space="preserve"> - скетч</w:t>
      </w:r>
      <w:r w:rsidR="00281B9D" w:rsidRPr="00D41E52">
        <w:rPr>
          <w:bCs/>
          <w:color w:val="000000"/>
          <w:sz w:val="28"/>
          <w:szCs w:val="28"/>
          <w:lang w:val="uk-UA"/>
        </w:rPr>
        <w:t>”</w:t>
      </w:r>
    </w:p>
    <w:p w14:paraId="44C280F8" w14:textId="77777777" w:rsidR="0015300D" w:rsidRPr="00D41E52" w:rsidRDefault="0015300D" w:rsidP="00F55E15">
      <w:pPr>
        <w:jc w:val="center"/>
        <w:rPr>
          <w:sz w:val="28"/>
          <w:szCs w:val="28"/>
          <w:lang w:val="uk-UA"/>
        </w:rPr>
      </w:pPr>
    </w:p>
    <w:p w14:paraId="33CA141E" w14:textId="15D73848" w:rsidR="0015300D" w:rsidRPr="00D41E52" w:rsidRDefault="0015300D" w:rsidP="006065AD">
      <w:pPr>
        <w:pStyle w:val="af4"/>
        <w:spacing w:before="0" w:beforeAutospacing="0" w:after="0" w:afterAutospacing="0"/>
        <w:ind w:left="1134" w:firstLine="567"/>
        <w:jc w:val="both"/>
        <w:rPr>
          <w:sz w:val="28"/>
          <w:szCs w:val="28"/>
          <w:lang w:val="uk-UA"/>
        </w:rPr>
      </w:pPr>
      <w:r w:rsidRPr="00D41E52">
        <w:rPr>
          <w:color w:val="000000"/>
          <w:sz w:val="28"/>
          <w:szCs w:val="28"/>
          <w:lang w:val="uk-UA" w:eastAsia="uk-UA"/>
        </w:rPr>
        <w:t xml:space="preserve">З метою </w:t>
      </w:r>
      <w:r w:rsidR="00ED7B7A" w:rsidRPr="00D41E52">
        <w:rPr>
          <w:sz w:val="28"/>
          <w:szCs w:val="28"/>
          <w:lang w:val="uk-UA"/>
        </w:rPr>
        <w:t xml:space="preserve">популяризації програмування серед дітей молодшого та середнього шкільного віку, розвитку логічного мислення, творчих здібностей і навичок роботи у середовищі </w:t>
      </w:r>
      <w:r w:rsidR="00ED7B7A" w:rsidRPr="00D41E52">
        <w:rPr>
          <w:sz w:val="28"/>
          <w:szCs w:val="28"/>
        </w:rPr>
        <w:t>Scratch</w:t>
      </w:r>
      <w:r w:rsidR="00ED7B7A" w:rsidRPr="00D41E52">
        <w:rPr>
          <w:sz w:val="28"/>
          <w:szCs w:val="28"/>
          <w:lang w:val="uk-UA"/>
        </w:rPr>
        <w:t xml:space="preserve"> </w:t>
      </w:r>
      <w:r w:rsidR="00952A6F" w:rsidRPr="00D41E52">
        <w:rPr>
          <w:color w:val="000000"/>
          <w:sz w:val="28"/>
          <w:szCs w:val="28"/>
          <w:lang w:val="uk-UA" w:eastAsia="uk-UA"/>
        </w:rPr>
        <w:t>10</w:t>
      </w:r>
      <w:r w:rsidRPr="00D41E52">
        <w:rPr>
          <w:color w:val="000000"/>
          <w:sz w:val="28"/>
          <w:szCs w:val="28"/>
          <w:lang w:val="uk-UA" w:eastAsia="uk-UA"/>
        </w:rPr>
        <w:t xml:space="preserve"> березня</w:t>
      </w:r>
      <w:r w:rsidR="00952A6F" w:rsidRPr="00D41E52">
        <w:rPr>
          <w:color w:val="000000"/>
          <w:sz w:val="28"/>
          <w:szCs w:val="28"/>
          <w:lang w:val="uk-UA" w:eastAsia="uk-UA"/>
        </w:rPr>
        <w:t xml:space="preserve"> 2026</w:t>
      </w:r>
      <w:r w:rsidRPr="00D41E52">
        <w:rPr>
          <w:color w:val="000000"/>
          <w:sz w:val="28"/>
          <w:szCs w:val="28"/>
          <w:lang w:val="uk-UA" w:eastAsia="uk-UA"/>
        </w:rPr>
        <w:t xml:space="preserve"> року було проведено обласний конкурс з інф</w:t>
      </w:r>
      <w:r w:rsidR="00281B9D" w:rsidRPr="00D41E52">
        <w:rPr>
          <w:color w:val="000000"/>
          <w:sz w:val="28"/>
          <w:szCs w:val="28"/>
          <w:lang w:val="uk-UA" w:eastAsia="uk-UA"/>
        </w:rPr>
        <w:t>ормаційних технологій “</w:t>
      </w:r>
      <w:r w:rsidR="00281B9D" w:rsidRPr="00D41E52">
        <w:rPr>
          <w:sz w:val="28"/>
          <w:szCs w:val="28"/>
          <w:lang w:val="en-US"/>
        </w:rPr>
        <w:t>Scratch</w:t>
      </w:r>
      <w:r w:rsidR="00281B9D" w:rsidRPr="00D41E52">
        <w:rPr>
          <w:sz w:val="28"/>
          <w:szCs w:val="28"/>
          <w:lang w:val="uk-UA"/>
        </w:rPr>
        <w:t xml:space="preserve"> - скетч</w:t>
      </w:r>
      <w:r w:rsidRPr="00D41E52">
        <w:rPr>
          <w:color w:val="000000"/>
          <w:sz w:val="28"/>
          <w:szCs w:val="28"/>
          <w:lang w:val="uk-UA" w:eastAsia="uk-UA"/>
        </w:rPr>
        <w:t xml:space="preserve">”. </w:t>
      </w:r>
    </w:p>
    <w:p w14:paraId="6A728ECC" w14:textId="257CEEE9" w:rsidR="0015300D" w:rsidRPr="00D41E52" w:rsidRDefault="0015300D" w:rsidP="006065AD">
      <w:pPr>
        <w:ind w:left="1134" w:firstLine="567"/>
        <w:jc w:val="both"/>
        <w:rPr>
          <w:color w:val="000000"/>
          <w:sz w:val="28"/>
          <w:szCs w:val="28"/>
          <w:lang w:val="uk-UA" w:eastAsia="uk-UA"/>
        </w:rPr>
      </w:pPr>
      <w:r w:rsidRPr="00D41E52">
        <w:rPr>
          <w:color w:val="000000"/>
          <w:sz w:val="28"/>
          <w:szCs w:val="28"/>
          <w:lang w:val="uk-UA" w:eastAsia="uk-UA"/>
        </w:rPr>
        <w:t>Враховуючи рекомендації щодо діяльності закладів освіти в умовах правового режиму воєнного стану в Україні, для забезпечення безпеки учасників освітнього процесу,</w:t>
      </w:r>
      <w:r w:rsidRPr="00D41E52">
        <w:rPr>
          <w:color w:val="000000"/>
          <w:sz w:val="28"/>
          <w:szCs w:val="28"/>
          <w:lang w:val="uk-UA"/>
        </w:rPr>
        <w:t xml:space="preserve"> </w:t>
      </w:r>
      <w:r w:rsidRPr="00D41E52">
        <w:rPr>
          <w:color w:val="000000"/>
          <w:sz w:val="28"/>
          <w:szCs w:val="28"/>
          <w:lang w:val="uk-UA" w:eastAsia="uk-UA"/>
        </w:rPr>
        <w:t xml:space="preserve"> конкурс проходв дистанційно.</w:t>
      </w:r>
    </w:p>
    <w:p w14:paraId="64E74843" w14:textId="07C080BA" w:rsidR="00CD4EBF" w:rsidRPr="00D41E52" w:rsidRDefault="000E368A" w:rsidP="006065AD">
      <w:pPr>
        <w:ind w:left="1134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</w:rPr>
        <w:t xml:space="preserve">Назва конкурсу </w:t>
      </w:r>
      <w:r w:rsidRPr="00D41E52">
        <w:rPr>
          <w:bCs/>
          <w:color w:val="000000"/>
          <w:sz w:val="28"/>
          <w:szCs w:val="28"/>
          <w:lang w:val="uk-UA"/>
        </w:rPr>
        <w:t>“</w:t>
      </w:r>
      <w:r w:rsidR="006065AD">
        <w:rPr>
          <w:sz w:val="28"/>
          <w:szCs w:val="28"/>
          <w:shd w:val="clear" w:color="auto" w:fill="FFFFFF"/>
        </w:rPr>
        <w:t>Scratch - скетч</w:t>
      </w:r>
      <w:r w:rsidR="006065AD" w:rsidRPr="00D41E52">
        <w:rPr>
          <w:bCs/>
          <w:color w:val="000000"/>
          <w:sz w:val="28"/>
          <w:szCs w:val="28"/>
          <w:lang w:val="uk-UA"/>
        </w:rPr>
        <w:t>”</w:t>
      </w:r>
      <w:r w:rsidR="00CD4EBF" w:rsidRPr="00D41E52">
        <w:rPr>
          <w:sz w:val="28"/>
          <w:szCs w:val="28"/>
          <w:shd w:val="clear" w:color="auto" w:fill="FFFFFF"/>
        </w:rPr>
        <w:t xml:space="preserve"> обрана не випадково. Scratch – це середовище програмування, </w:t>
      </w:r>
      <w:proofErr w:type="gramStart"/>
      <w:r w:rsidR="00CD4EBF" w:rsidRPr="00D41E52">
        <w:rPr>
          <w:sz w:val="28"/>
          <w:szCs w:val="28"/>
          <w:shd w:val="clear" w:color="auto" w:fill="FFFFFF"/>
        </w:rPr>
        <w:t>яке</w:t>
      </w:r>
      <w:proofErr w:type="gramEnd"/>
      <w:r w:rsidR="00CD4EBF" w:rsidRPr="00D41E52">
        <w:rPr>
          <w:sz w:val="28"/>
          <w:szCs w:val="28"/>
          <w:shd w:val="clear" w:color="auto" w:fill="FFFFFF"/>
        </w:rPr>
        <w:t xml:space="preserve"> дозволяє створювати анімації, ігри та малю</w:t>
      </w:r>
      <w:r>
        <w:rPr>
          <w:sz w:val="28"/>
          <w:szCs w:val="28"/>
          <w:shd w:val="clear" w:color="auto" w:fill="FFFFFF"/>
        </w:rPr>
        <w:t xml:space="preserve">нки за допомогою коду. А слово </w:t>
      </w:r>
      <w:r w:rsidRPr="00D41E52">
        <w:rPr>
          <w:bCs/>
          <w:color w:val="000000"/>
          <w:sz w:val="28"/>
          <w:szCs w:val="28"/>
          <w:lang w:val="uk-UA"/>
        </w:rPr>
        <w:t>“</w:t>
      </w:r>
      <w:r w:rsidR="006065AD">
        <w:rPr>
          <w:sz w:val="28"/>
          <w:szCs w:val="28"/>
          <w:shd w:val="clear" w:color="auto" w:fill="FFFFFF"/>
        </w:rPr>
        <w:t>скетч</w:t>
      </w:r>
      <w:r w:rsidR="006065AD" w:rsidRPr="00D41E52">
        <w:rPr>
          <w:bCs/>
          <w:color w:val="000000"/>
          <w:sz w:val="28"/>
          <w:szCs w:val="28"/>
          <w:lang w:val="uk-UA"/>
        </w:rPr>
        <w:t>”</w:t>
      </w:r>
      <w:r w:rsidR="00CD4EBF" w:rsidRPr="00D41E52">
        <w:rPr>
          <w:sz w:val="28"/>
          <w:szCs w:val="28"/>
          <w:shd w:val="clear" w:color="auto" w:fill="FFFFFF"/>
        </w:rPr>
        <w:t xml:space="preserve"> означає швидкий ескіз або начерк, що чудово описує процес створення малюнкі</w:t>
      </w:r>
      <w:proofErr w:type="gramStart"/>
      <w:r w:rsidR="00CD4EBF" w:rsidRPr="00D41E52">
        <w:rPr>
          <w:sz w:val="28"/>
          <w:szCs w:val="28"/>
          <w:shd w:val="clear" w:color="auto" w:fill="FFFFFF"/>
        </w:rPr>
        <w:t>в</w:t>
      </w:r>
      <w:proofErr w:type="gramEnd"/>
      <w:r w:rsidR="00CD4EBF" w:rsidRPr="00D41E52">
        <w:rPr>
          <w:sz w:val="28"/>
          <w:szCs w:val="28"/>
          <w:shd w:val="clear" w:color="auto" w:fill="FFFFFF"/>
        </w:rPr>
        <w:t xml:space="preserve"> за координатами.</w:t>
      </w:r>
    </w:p>
    <w:p w14:paraId="3CA68EC1" w14:textId="7E389045" w:rsidR="00D41E52" w:rsidRDefault="00281B9D" w:rsidP="006065AD">
      <w:pPr>
        <w:ind w:left="1134" w:firstLine="567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 w:rsidRPr="00D41E52">
        <w:rPr>
          <w:color w:val="080809"/>
          <w:sz w:val="28"/>
          <w:szCs w:val="28"/>
          <w:shd w:val="clear" w:color="auto" w:fill="FFFFFF"/>
          <w:lang w:val="uk-UA"/>
        </w:rPr>
        <w:t xml:space="preserve">Цього року конкурс зібрав </w:t>
      </w:r>
      <w:r w:rsidR="00EE3E18">
        <w:rPr>
          <w:color w:val="080809"/>
          <w:sz w:val="28"/>
          <w:szCs w:val="28"/>
          <w:shd w:val="clear" w:color="auto" w:fill="FFFFFF"/>
          <w:lang w:val="uk-UA"/>
        </w:rPr>
        <w:t>265</w:t>
      </w:r>
      <w:r w:rsidRPr="00D41E52">
        <w:rPr>
          <w:color w:val="080809"/>
          <w:sz w:val="28"/>
          <w:szCs w:val="28"/>
          <w:shd w:val="clear" w:color="auto" w:fill="FFFFFF"/>
          <w:lang w:val="uk-UA"/>
        </w:rPr>
        <w:t xml:space="preserve"> юних програмістів</w:t>
      </w:r>
      <w:r w:rsidR="00ED7B7A" w:rsidRPr="00D41E52">
        <w:rPr>
          <w:color w:val="080809"/>
          <w:sz w:val="28"/>
          <w:szCs w:val="28"/>
          <w:shd w:val="clear" w:color="auto" w:fill="FFFFFF"/>
          <w:lang w:val="uk-UA"/>
        </w:rPr>
        <w:t xml:space="preserve"> з різних закладів загальної середньої та позашкільної освіти</w:t>
      </w:r>
      <w:r w:rsidR="00D41E52" w:rsidRPr="00D41E52">
        <w:rPr>
          <w:color w:val="080809"/>
          <w:sz w:val="28"/>
          <w:szCs w:val="28"/>
          <w:shd w:val="clear" w:color="auto" w:fill="FFFFFF"/>
          <w:lang w:val="uk-UA"/>
        </w:rPr>
        <w:t xml:space="preserve"> </w:t>
      </w:r>
      <w:r w:rsidR="00CC056B">
        <w:rPr>
          <w:color w:val="080809"/>
          <w:sz w:val="28"/>
          <w:szCs w:val="28"/>
          <w:shd w:val="clear" w:color="auto" w:fill="FFFFFF"/>
          <w:lang w:val="uk-UA"/>
        </w:rPr>
        <w:t xml:space="preserve">20 громад </w:t>
      </w:r>
      <w:r w:rsidR="00D41E52" w:rsidRPr="00D41E52">
        <w:rPr>
          <w:color w:val="080809"/>
          <w:sz w:val="28"/>
          <w:szCs w:val="28"/>
          <w:shd w:val="clear" w:color="auto" w:fill="FFFFFF"/>
          <w:lang w:val="uk-UA"/>
        </w:rPr>
        <w:t>Дні</w:t>
      </w:r>
      <w:r w:rsidR="00952A6F" w:rsidRPr="00D41E52">
        <w:rPr>
          <w:color w:val="080809"/>
          <w:sz w:val="28"/>
          <w:szCs w:val="28"/>
          <w:shd w:val="clear" w:color="auto" w:fill="FFFFFF"/>
          <w:lang w:val="uk-UA"/>
        </w:rPr>
        <w:t>пропетровської, Одеської, Запорізької, Сумської та Київської областей</w:t>
      </w:r>
      <w:r w:rsidR="00ED7B7A" w:rsidRPr="00D41E52">
        <w:rPr>
          <w:color w:val="080809"/>
          <w:sz w:val="28"/>
          <w:szCs w:val="28"/>
          <w:shd w:val="clear" w:color="auto" w:fill="FFFFFF"/>
          <w:lang w:val="uk-UA"/>
        </w:rPr>
        <w:t>.</w:t>
      </w:r>
      <w:r w:rsidR="00D41E52">
        <w:rPr>
          <w:color w:val="080809"/>
          <w:sz w:val="28"/>
          <w:szCs w:val="28"/>
          <w:shd w:val="clear" w:color="auto" w:fill="FFFFFF"/>
          <w:lang w:val="uk-UA"/>
        </w:rPr>
        <w:t xml:space="preserve"> </w:t>
      </w:r>
      <w:r w:rsidR="00D41E52" w:rsidRPr="00D41E52">
        <w:rPr>
          <w:color w:val="080809"/>
          <w:sz w:val="28"/>
          <w:szCs w:val="28"/>
          <w:shd w:val="clear" w:color="auto" w:fill="FFFFFF"/>
          <w:lang w:val="uk-UA"/>
        </w:rPr>
        <w:t>Кількість учасників</w:t>
      </w:r>
      <w:r w:rsidR="00D41E52" w:rsidRPr="00D41E52">
        <w:rPr>
          <w:lang w:val="uk-UA"/>
        </w:rPr>
        <w:t xml:space="preserve"> </w:t>
      </w:r>
      <w:r w:rsidR="00D41E52" w:rsidRPr="00D41E52">
        <w:rPr>
          <w:color w:val="080809"/>
          <w:sz w:val="28"/>
          <w:szCs w:val="28"/>
          <w:shd w:val="clear" w:color="auto" w:fill="FFFFFF"/>
          <w:lang w:val="uk-UA"/>
        </w:rPr>
        <w:t>суттєво збільшилася порівняно з минулим роком</w:t>
      </w:r>
      <w:r w:rsidR="00D41E52">
        <w:rPr>
          <w:color w:val="080809"/>
          <w:sz w:val="28"/>
          <w:szCs w:val="28"/>
          <w:shd w:val="clear" w:color="auto" w:fill="FFFFFF"/>
          <w:lang w:val="uk-UA"/>
        </w:rPr>
        <w:t xml:space="preserve"> (</w:t>
      </w:r>
      <w:r w:rsidR="00D41E52" w:rsidRPr="00D41E52">
        <w:rPr>
          <w:color w:val="080809"/>
          <w:sz w:val="28"/>
          <w:szCs w:val="28"/>
          <w:shd w:val="clear" w:color="auto" w:fill="FFFFFF"/>
          <w:lang w:val="uk-UA"/>
        </w:rPr>
        <w:t>на 135</w:t>
      </w:r>
      <w:r w:rsidR="00D41E52">
        <w:rPr>
          <w:color w:val="080809"/>
          <w:sz w:val="28"/>
          <w:szCs w:val="28"/>
          <w:shd w:val="clear" w:color="auto" w:fill="FFFFFF"/>
          <w:lang w:val="uk-UA"/>
        </w:rPr>
        <w:t>%)</w:t>
      </w:r>
      <w:r w:rsidR="00D41E52" w:rsidRPr="00D41E52">
        <w:rPr>
          <w:color w:val="080809"/>
          <w:sz w:val="28"/>
          <w:szCs w:val="28"/>
          <w:shd w:val="clear" w:color="auto" w:fill="FFFFFF"/>
          <w:lang w:val="uk-UA"/>
        </w:rPr>
        <w:t>, що свідчить про високий інтерес до Scratch-програмування в навчальних закладах області</w:t>
      </w:r>
      <w:r w:rsidR="00D41E52">
        <w:rPr>
          <w:color w:val="080809"/>
          <w:sz w:val="28"/>
          <w:szCs w:val="28"/>
          <w:shd w:val="clear" w:color="auto" w:fill="FFFFFF"/>
          <w:lang w:val="uk-UA"/>
        </w:rPr>
        <w:t>.</w:t>
      </w:r>
    </w:p>
    <w:p w14:paraId="78008383" w14:textId="5CBF5715" w:rsidR="00D41E52" w:rsidRPr="00D41E52" w:rsidRDefault="00D41E52" w:rsidP="00BC3B19">
      <w:pPr>
        <w:ind w:left="1134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 w:rsidRPr="00D41E52">
        <w:rPr>
          <w:color w:val="080809"/>
          <w:sz w:val="28"/>
          <w:szCs w:val="28"/>
          <w:shd w:val="clear" w:color="auto" w:fill="FFFFFF"/>
          <w:lang w:val="uk-UA"/>
        </w:rPr>
        <w:t xml:space="preserve">         Програма заходу включала дві ключові номінації:</w:t>
      </w:r>
    </w:p>
    <w:p w14:paraId="46C23E09" w14:textId="431E35B5" w:rsidR="00D41E52" w:rsidRPr="000E368A" w:rsidRDefault="000E368A" w:rsidP="000E368A">
      <w:pPr>
        <w:pStyle w:val="aa"/>
        <w:numPr>
          <w:ilvl w:val="0"/>
          <w:numId w:val="27"/>
        </w:numPr>
        <w:ind w:left="1134" w:firstLine="0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D41E52">
        <w:rPr>
          <w:rFonts w:ascii="Times New Roman" w:hAnsi="Times New Roman"/>
          <w:bCs/>
          <w:color w:val="000000"/>
          <w:sz w:val="28"/>
          <w:szCs w:val="28"/>
          <w:lang w:val="uk-UA"/>
        </w:rPr>
        <w:t>“</w:t>
      </w:r>
      <w:r w:rsidR="006065AD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Координатна Магія Scratch</w:t>
      </w:r>
      <w:r w:rsidR="006065AD" w:rsidRPr="00D41E52">
        <w:rPr>
          <w:rFonts w:ascii="Times New Roman" w:hAnsi="Times New Roman"/>
          <w:bCs/>
          <w:color w:val="000000"/>
          <w:sz w:val="28"/>
          <w:szCs w:val="28"/>
          <w:lang w:val="uk-UA"/>
        </w:rPr>
        <w:t>”</w:t>
      </w:r>
      <w:r w:rsidR="00D41E52" w:rsidRPr="000E368A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 xml:space="preserve"> — відтворення складних графічних об'єктів за заданими координатами.</w:t>
      </w:r>
    </w:p>
    <w:p w14:paraId="238FAB9D" w14:textId="6840DDA3" w:rsidR="00ED7B7A" w:rsidRPr="000E368A" w:rsidRDefault="000E368A" w:rsidP="000E368A">
      <w:pPr>
        <w:pStyle w:val="aa"/>
        <w:numPr>
          <w:ilvl w:val="0"/>
          <w:numId w:val="27"/>
        </w:numPr>
        <w:ind w:left="1134" w:firstLine="0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D41E52">
        <w:rPr>
          <w:rFonts w:ascii="Times New Roman" w:hAnsi="Times New Roman"/>
          <w:bCs/>
          <w:color w:val="000000"/>
          <w:sz w:val="28"/>
          <w:szCs w:val="28"/>
          <w:lang w:val="uk-UA"/>
        </w:rPr>
        <w:t>“</w:t>
      </w:r>
      <w:r w:rsidR="006065AD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Scratch Арт Майстри</w:t>
      </w:r>
      <w:r w:rsidR="006065AD" w:rsidRPr="00D41E52">
        <w:rPr>
          <w:rFonts w:ascii="Times New Roman" w:hAnsi="Times New Roman"/>
          <w:bCs/>
          <w:color w:val="000000"/>
          <w:sz w:val="28"/>
          <w:szCs w:val="28"/>
          <w:lang w:val="uk-UA"/>
        </w:rPr>
        <w:t>”</w:t>
      </w:r>
      <w:r w:rsidR="00D41E52" w:rsidRPr="000E368A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 xml:space="preserve"> — творче малювання з</w:t>
      </w:r>
      <w:r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а координатами на задану тему (</w:t>
      </w:r>
      <w:r w:rsidRPr="00D41E52">
        <w:rPr>
          <w:rFonts w:ascii="Times New Roman" w:hAnsi="Times New Roman"/>
          <w:bCs/>
          <w:color w:val="000000"/>
          <w:sz w:val="28"/>
          <w:szCs w:val="28"/>
          <w:lang w:val="uk-UA"/>
        </w:rPr>
        <w:t>“</w:t>
      </w:r>
      <w:r w:rsidR="00D41E52" w:rsidRPr="000E368A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Весняний дизайн</w:t>
      </w:r>
      <w:r w:rsidR="006065AD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-код</w:t>
      </w:r>
      <w:r w:rsidR="006065AD" w:rsidRPr="00D41E52">
        <w:rPr>
          <w:rFonts w:ascii="Times New Roman" w:hAnsi="Times New Roman"/>
          <w:bCs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 xml:space="preserve"> для 3-4 класів та проєкт </w:t>
      </w:r>
      <w:r w:rsidRPr="00D41E52">
        <w:rPr>
          <w:rFonts w:ascii="Times New Roman" w:hAnsi="Times New Roman"/>
          <w:bCs/>
          <w:color w:val="000000"/>
          <w:sz w:val="28"/>
          <w:szCs w:val="28"/>
          <w:lang w:val="uk-UA"/>
        </w:rPr>
        <w:t>“</w:t>
      </w:r>
      <w:r w:rsidR="006065AD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М.Е.Х.А.</w:t>
      </w:r>
      <w:r w:rsidR="006065AD" w:rsidRPr="006065A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6065AD" w:rsidRPr="00D41E52">
        <w:rPr>
          <w:rFonts w:ascii="Times New Roman" w:hAnsi="Times New Roman"/>
          <w:bCs/>
          <w:color w:val="000000"/>
          <w:sz w:val="28"/>
          <w:szCs w:val="28"/>
          <w:lang w:val="uk-UA"/>
        </w:rPr>
        <w:t>”</w:t>
      </w:r>
      <w:r w:rsidR="00D41E52" w:rsidRPr="000E368A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 xml:space="preserve"> для 5-6 класів).</w:t>
      </w:r>
    </w:p>
    <w:p w14:paraId="586F7D49" w14:textId="77777777" w:rsidR="00D41E52" w:rsidRPr="00D41E52" w:rsidRDefault="00D41E52" w:rsidP="006065AD">
      <w:pPr>
        <w:ind w:left="1134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 w:rsidRPr="00D41E52">
        <w:rPr>
          <w:color w:val="080809"/>
          <w:sz w:val="28"/>
          <w:szCs w:val="28"/>
          <w:shd w:val="clear" w:color="auto" w:fill="FFFFFF"/>
          <w:lang w:val="uk-UA"/>
        </w:rPr>
        <w:t>Зміст завдань конкурсу був спрямований на перевірку та розвиток таких компетентностей:</w:t>
      </w:r>
    </w:p>
    <w:p w14:paraId="7DE8F271" w14:textId="77777777" w:rsidR="00D41E52" w:rsidRPr="00D41E52" w:rsidRDefault="00D41E52" w:rsidP="006065AD">
      <w:pPr>
        <w:pStyle w:val="aa"/>
        <w:numPr>
          <w:ilvl w:val="0"/>
          <w:numId w:val="25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D41E52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вміння працювати з координатною площиною;</w:t>
      </w:r>
    </w:p>
    <w:p w14:paraId="4AF20515" w14:textId="77777777" w:rsidR="00D41E52" w:rsidRPr="00D41E52" w:rsidRDefault="00D41E52" w:rsidP="006065AD">
      <w:pPr>
        <w:pStyle w:val="aa"/>
        <w:numPr>
          <w:ilvl w:val="0"/>
          <w:numId w:val="25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D41E52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застосування алгоритмів у процесі створення зображень;</w:t>
      </w:r>
    </w:p>
    <w:p w14:paraId="0FDE6483" w14:textId="77777777" w:rsidR="00D41E52" w:rsidRPr="00D41E52" w:rsidRDefault="00D41E52" w:rsidP="006065AD">
      <w:pPr>
        <w:pStyle w:val="aa"/>
        <w:numPr>
          <w:ilvl w:val="0"/>
          <w:numId w:val="25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D41E52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навички використання інструментів малювання в середовищі Scratch;</w:t>
      </w:r>
    </w:p>
    <w:p w14:paraId="03E28298" w14:textId="77777777" w:rsidR="00D41E52" w:rsidRPr="00D41E52" w:rsidRDefault="00D41E52" w:rsidP="006065AD">
      <w:pPr>
        <w:pStyle w:val="aa"/>
        <w:numPr>
          <w:ilvl w:val="0"/>
          <w:numId w:val="25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D41E52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розвиток просторового мислення, точності та уважності;</w:t>
      </w:r>
    </w:p>
    <w:p w14:paraId="63E58D75" w14:textId="7EAB7156" w:rsidR="00D41E52" w:rsidRPr="00D41E52" w:rsidRDefault="00D41E52" w:rsidP="006065AD">
      <w:pPr>
        <w:pStyle w:val="aa"/>
        <w:numPr>
          <w:ilvl w:val="0"/>
          <w:numId w:val="25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D41E52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формування креативності та дизайнерського мислення.</w:t>
      </w:r>
    </w:p>
    <w:p w14:paraId="15DF7157" w14:textId="77777777" w:rsidR="006065AD" w:rsidRDefault="00FB00D7" w:rsidP="006065AD">
      <w:pPr>
        <w:ind w:left="1134" w:firstLine="567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>
        <w:rPr>
          <w:color w:val="080809"/>
          <w:sz w:val="28"/>
          <w:szCs w:val="28"/>
          <w:shd w:val="clear" w:color="auto" w:fill="FFFFFF"/>
          <w:lang w:val="uk-UA"/>
        </w:rPr>
        <w:t>В цьому році с</w:t>
      </w:r>
      <w:r w:rsidR="00D41E52" w:rsidRPr="00D41E52">
        <w:rPr>
          <w:color w:val="080809"/>
          <w:sz w:val="28"/>
          <w:szCs w:val="28"/>
          <w:shd w:val="clear" w:color="auto" w:fill="FFFFFF"/>
          <w:lang w:val="uk-UA"/>
        </w:rPr>
        <w:t>постерігається підвищення рівня технічної майстерності</w:t>
      </w:r>
      <w:r>
        <w:rPr>
          <w:color w:val="080809"/>
          <w:sz w:val="28"/>
          <w:szCs w:val="28"/>
          <w:shd w:val="clear" w:color="auto" w:fill="FFFFFF"/>
          <w:lang w:val="uk-UA"/>
        </w:rPr>
        <w:t xml:space="preserve"> учасників конкурсу</w:t>
      </w:r>
      <w:r w:rsidR="00D41E52" w:rsidRPr="00D41E52">
        <w:rPr>
          <w:color w:val="080809"/>
          <w:sz w:val="28"/>
          <w:szCs w:val="28"/>
          <w:shd w:val="clear" w:color="auto" w:fill="FFFFFF"/>
          <w:lang w:val="uk-UA"/>
        </w:rPr>
        <w:t xml:space="preserve">. Більшість робіт виконані з дотриманням умови малювання </w:t>
      </w:r>
      <w:r w:rsidR="00D41E52" w:rsidRPr="00D41E52">
        <w:rPr>
          <w:color w:val="080809"/>
          <w:sz w:val="28"/>
          <w:szCs w:val="28"/>
          <w:shd w:val="clear" w:color="auto" w:fill="FFFFFF"/>
          <w:lang w:val="uk-UA"/>
        </w:rPr>
        <w:lastRenderedPageBreak/>
        <w:t>виключно</w:t>
      </w:r>
      <w:r w:rsidR="000E368A">
        <w:rPr>
          <w:color w:val="080809"/>
          <w:sz w:val="28"/>
          <w:szCs w:val="28"/>
          <w:shd w:val="clear" w:color="auto" w:fill="FFFFFF"/>
          <w:lang w:val="uk-UA"/>
        </w:rPr>
        <w:t xml:space="preserve"> через програмні команди (блок </w:t>
      </w:r>
      <w:r w:rsidR="000E368A" w:rsidRPr="00D41E52">
        <w:rPr>
          <w:bCs/>
          <w:color w:val="000000"/>
          <w:sz w:val="28"/>
          <w:szCs w:val="28"/>
          <w:lang w:val="uk-UA"/>
        </w:rPr>
        <w:t>“</w:t>
      </w:r>
      <w:r w:rsidR="006065AD">
        <w:rPr>
          <w:color w:val="080809"/>
          <w:sz w:val="28"/>
          <w:szCs w:val="28"/>
          <w:shd w:val="clear" w:color="auto" w:fill="FFFFFF"/>
          <w:lang w:val="uk-UA"/>
        </w:rPr>
        <w:t>Олівець</w:t>
      </w:r>
      <w:r w:rsidR="006065AD" w:rsidRPr="00D41E52">
        <w:rPr>
          <w:bCs/>
          <w:color w:val="000000"/>
          <w:sz w:val="28"/>
          <w:szCs w:val="28"/>
          <w:lang w:val="uk-UA"/>
        </w:rPr>
        <w:t>”</w:t>
      </w:r>
      <w:r w:rsidR="00D41E52" w:rsidRPr="00D41E52">
        <w:rPr>
          <w:color w:val="080809"/>
          <w:sz w:val="28"/>
          <w:szCs w:val="28"/>
          <w:shd w:val="clear" w:color="auto" w:fill="FFFFFF"/>
          <w:lang w:val="uk-UA"/>
        </w:rPr>
        <w:t>), а не шляхом ручного малювання.</w:t>
      </w:r>
      <w:r>
        <w:rPr>
          <w:color w:val="080809"/>
          <w:sz w:val="28"/>
          <w:szCs w:val="28"/>
          <w:shd w:val="clear" w:color="auto" w:fill="FFFFFF"/>
          <w:lang w:val="uk-UA"/>
        </w:rPr>
        <w:t xml:space="preserve"> </w:t>
      </w:r>
      <w:r w:rsidRPr="00FB00D7">
        <w:rPr>
          <w:color w:val="080809"/>
          <w:sz w:val="28"/>
          <w:szCs w:val="28"/>
          <w:shd w:val="clear" w:color="auto" w:fill="FFFFFF"/>
          <w:lang w:val="uk-UA"/>
        </w:rPr>
        <w:t xml:space="preserve">Аналіз представлених робіт показав, що якість виконання конкурсних завдань також суттєво покращилась. </w:t>
      </w:r>
    </w:p>
    <w:p w14:paraId="01A76866" w14:textId="380BC7D6" w:rsidR="00FB00D7" w:rsidRPr="00FB00D7" w:rsidRDefault="00FB00D7" w:rsidP="006065AD">
      <w:pPr>
        <w:ind w:left="1134" w:firstLine="567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 w:rsidRPr="00FB00D7">
        <w:rPr>
          <w:color w:val="080809"/>
          <w:sz w:val="28"/>
          <w:szCs w:val="28"/>
          <w:shd w:val="clear" w:color="auto" w:fill="FFFFFF"/>
          <w:lang w:val="uk-UA"/>
        </w:rPr>
        <w:t>Учасники продемонстрували:</w:t>
      </w:r>
    </w:p>
    <w:p w14:paraId="15DE5EC0" w14:textId="77777777" w:rsidR="00FB00D7" w:rsidRPr="00FB00D7" w:rsidRDefault="00FB00D7" w:rsidP="006065AD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FB00D7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більш впевнене володіння базовими поняттями координатної площини;</w:t>
      </w:r>
    </w:p>
    <w:p w14:paraId="19CB394D" w14:textId="77777777" w:rsidR="00FB00D7" w:rsidRPr="00FB00D7" w:rsidRDefault="00FB00D7" w:rsidP="006065AD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FB00D7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вміння будувати складні об’єкти за допомогою поєднання геометричних елементів;</w:t>
      </w:r>
    </w:p>
    <w:p w14:paraId="5F2A0A28" w14:textId="77777777" w:rsidR="00FB00D7" w:rsidRPr="00FB00D7" w:rsidRDefault="00FB00D7" w:rsidP="006065AD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FB00D7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використання декількох кольорів та елементів дизайну;</w:t>
      </w:r>
    </w:p>
    <w:p w14:paraId="754EC5BC" w14:textId="77777777" w:rsidR="00FB00D7" w:rsidRPr="00FB00D7" w:rsidRDefault="00FB00D7" w:rsidP="006065AD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FB00D7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дотримання алгоритмічної послідовності при створенні малюнків;</w:t>
      </w:r>
    </w:p>
    <w:p w14:paraId="4E96DAE8" w14:textId="77777777" w:rsidR="00FB00D7" w:rsidRPr="00FB00D7" w:rsidRDefault="00FB00D7" w:rsidP="006065AD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FB00D7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прагнення до деталізації та ускладнення проєктів.</w:t>
      </w:r>
    </w:p>
    <w:p w14:paraId="3754190C" w14:textId="36FE1D2E" w:rsidR="00BC3B19" w:rsidRPr="00BC3B19" w:rsidRDefault="00FB00D7" w:rsidP="006065AD">
      <w:pPr>
        <w:ind w:left="1134" w:firstLine="567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color w:val="080809"/>
          <w:sz w:val="28"/>
          <w:szCs w:val="28"/>
          <w:shd w:val="clear" w:color="auto" w:fill="FFFFFF"/>
          <w:lang w:val="uk-UA"/>
        </w:rPr>
        <w:t>Особливо варто відзначити роботи учнів 5</w:t>
      </w:r>
      <w:r w:rsidR="000E368A">
        <w:rPr>
          <w:color w:val="080809"/>
          <w:sz w:val="28"/>
          <w:szCs w:val="28"/>
          <w:shd w:val="clear" w:color="auto" w:fill="FFFFFF"/>
          <w:lang w:val="uk-UA"/>
        </w:rPr>
        <w:t xml:space="preserve">–6 класів, які у межах проєкту </w:t>
      </w:r>
      <w:r w:rsidR="000E368A" w:rsidRPr="00D41E52">
        <w:rPr>
          <w:bCs/>
          <w:color w:val="000000"/>
          <w:sz w:val="28"/>
          <w:szCs w:val="28"/>
          <w:lang w:val="uk-UA"/>
        </w:rPr>
        <w:t>“</w:t>
      </w:r>
      <w:r w:rsidR="006065AD">
        <w:rPr>
          <w:color w:val="080809"/>
          <w:sz w:val="28"/>
          <w:szCs w:val="28"/>
          <w:shd w:val="clear" w:color="auto" w:fill="FFFFFF"/>
          <w:lang w:val="uk-UA"/>
        </w:rPr>
        <w:t>М.Е.Х.А.</w:t>
      </w:r>
      <w:r w:rsidR="006065AD" w:rsidRPr="00D41E52">
        <w:rPr>
          <w:bCs/>
          <w:color w:val="000000"/>
          <w:sz w:val="28"/>
          <w:szCs w:val="28"/>
          <w:lang w:val="uk-UA"/>
        </w:rPr>
        <w:t>”</w:t>
      </w:r>
      <w:r w:rsidRPr="00BC3B19">
        <w:rPr>
          <w:color w:val="080809"/>
          <w:sz w:val="28"/>
          <w:szCs w:val="28"/>
          <w:shd w:val="clear" w:color="auto" w:fill="FFFFFF"/>
          <w:lang w:val="uk-UA"/>
        </w:rPr>
        <w:t xml:space="preserve"> продемонстрували не лише технічні навички, а й інженерне мислення, створюючи складні конструкції роботів із дотриманням принципів симетрії, функціональності та логічної структури.</w:t>
      </w:r>
      <w:r w:rsidR="00BC3B19" w:rsidRPr="00BC3B19">
        <w:rPr>
          <w:lang w:val="uk-UA"/>
        </w:rPr>
        <w:t xml:space="preserve"> </w:t>
      </w:r>
      <w:r w:rsidR="00BC3B19" w:rsidRPr="00BC3B19">
        <w:rPr>
          <w:color w:val="080809"/>
          <w:sz w:val="28"/>
          <w:szCs w:val="28"/>
          <w:shd w:val="clear" w:color="auto" w:fill="FFFFFF"/>
          <w:lang w:val="uk-UA"/>
        </w:rPr>
        <w:t xml:space="preserve">Учасники </w:t>
      </w:r>
      <w:r w:rsidR="000E368A">
        <w:rPr>
          <w:color w:val="080809"/>
          <w:sz w:val="28"/>
          <w:szCs w:val="28"/>
          <w:shd w:val="clear" w:color="auto" w:fill="FFFFFF"/>
          <w:lang w:val="uk-UA"/>
        </w:rPr>
        <w:t xml:space="preserve">впоралися з роллю </w:t>
      </w:r>
      <w:r w:rsidR="000E368A" w:rsidRPr="00D41E52">
        <w:rPr>
          <w:bCs/>
          <w:color w:val="000000"/>
          <w:sz w:val="28"/>
          <w:szCs w:val="28"/>
          <w:lang w:val="uk-UA"/>
        </w:rPr>
        <w:t>“</w:t>
      </w:r>
      <w:r w:rsidR="006065AD">
        <w:rPr>
          <w:color w:val="080809"/>
          <w:sz w:val="28"/>
          <w:szCs w:val="28"/>
          <w:shd w:val="clear" w:color="auto" w:fill="FFFFFF"/>
          <w:lang w:val="uk-UA"/>
        </w:rPr>
        <w:t>системних інженерів</w:t>
      </w:r>
      <w:r w:rsidR="006065AD" w:rsidRPr="00D41E52">
        <w:rPr>
          <w:bCs/>
          <w:color w:val="000000"/>
          <w:sz w:val="28"/>
          <w:szCs w:val="28"/>
          <w:lang w:val="uk-UA"/>
        </w:rPr>
        <w:t>”</w:t>
      </w:r>
      <w:r w:rsidR="00BC3B19" w:rsidRPr="00BC3B19">
        <w:rPr>
          <w:color w:val="080809"/>
          <w:sz w:val="28"/>
          <w:szCs w:val="28"/>
          <w:shd w:val="clear" w:color="auto" w:fill="FFFFFF"/>
          <w:lang w:val="uk-UA"/>
        </w:rPr>
        <w:t>, створюючи не просто статичні малюнки роботів, а функціональні моделі з антенами, маніпуляторами т</w:t>
      </w:r>
      <w:r w:rsidR="000E368A">
        <w:rPr>
          <w:color w:val="080809"/>
          <w:sz w:val="28"/>
          <w:szCs w:val="28"/>
          <w:shd w:val="clear" w:color="auto" w:fill="FFFFFF"/>
          <w:lang w:val="uk-UA"/>
        </w:rPr>
        <w:t xml:space="preserve">а світловими сигналами </w:t>
      </w:r>
      <w:r w:rsidR="000E368A" w:rsidRPr="00D41E52">
        <w:rPr>
          <w:bCs/>
          <w:color w:val="000000"/>
          <w:sz w:val="28"/>
          <w:szCs w:val="28"/>
          <w:lang w:val="uk-UA"/>
        </w:rPr>
        <w:t>“</w:t>
      </w:r>
      <w:r w:rsidR="00BC3B19" w:rsidRPr="00BC3B19">
        <w:rPr>
          <w:color w:val="080809"/>
          <w:sz w:val="28"/>
          <w:szCs w:val="28"/>
          <w:shd w:val="clear" w:color="auto" w:fill="FFFFFF"/>
          <w:lang w:val="uk-UA"/>
        </w:rPr>
        <w:t>запуску</w:t>
      </w:r>
      <w:r w:rsidR="00BC3B19" w:rsidRPr="00BC3B19">
        <w:rPr>
          <w:color w:val="080809"/>
          <w:sz w:val="28"/>
          <w:szCs w:val="28"/>
          <w:shd w:val="clear" w:color="auto" w:fill="FFFFFF"/>
          <w:lang w:val="uk-UA"/>
        </w:rPr>
        <w:tab/>
      </w:r>
      <w:r w:rsidR="006065AD">
        <w:rPr>
          <w:color w:val="080809"/>
          <w:sz w:val="28"/>
          <w:szCs w:val="28"/>
          <w:shd w:val="clear" w:color="auto" w:fill="FFFFFF"/>
          <w:lang w:val="uk-UA"/>
        </w:rPr>
        <w:t>системи</w:t>
      </w:r>
      <w:r w:rsidR="006065AD" w:rsidRPr="00D41E52">
        <w:rPr>
          <w:bCs/>
          <w:color w:val="000000"/>
          <w:sz w:val="28"/>
          <w:szCs w:val="28"/>
          <w:lang w:val="uk-UA"/>
        </w:rPr>
        <w:t>”</w:t>
      </w:r>
      <w:r w:rsidR="00BC3B19" w:rsidRPr="00BC3B19">
        <w:rPr>
          <w:color w:val="080809"/>
          <w:sz w:val="28"/>
          <w:szCs w:val="28"/>
          <w:shd w:val="clear" w:color="auto" w:fill="FFFFFF"/>
          <w:lang w:val="uk-UA"/>
        </w:rPr>
        <w:t xml:space="preserve">. </w:t>
      </w:r>
      <w:r w:rsidR="00D41E52" w:rsidRPr="00BC3B19">
        <w:rPr>
          <w:color w:val="080809"/>
          <w:sz w:val="28"/>
          <w:szCs w:val="28"/>
          <w:shd w:val="clear" w:color="auto" w:fill="FFFFFF"/>
          <w:lang w:val="uk-UA"/>
        </w:rPr>
        <w:br/>
      </w:r>
      <w:r w:rsidR="006065AD">
        <w:rPr>
          <w:color w:val="080809"/>
          <w:sz w:val="28"/>
          <w:szCs w:val="28"/>
          <w:shd w:val="clear" w:color="auto" w:fill="FFFFFF"/>
          <w:lang w:val="uk-UA"/>
        </w:rPr>
        <w:t xml:space="preserve">         </w:t>
      </w:r>
      <w:r w:rsidR="00BC3B19" w:rsidRPr="00BC3B19">
        <w:rPr>
          <w:color w:val="080809"/>
          <w:sz w:val="28"/>
          <w:szCs w:val="28"/>
          <w:shd w:val="clear" w:color="auto" w:fill="FFFFFF"/>
          <w:lang w:val="uk-UA"/>
        </w:rPr>
        <w:t>Позитивні аспекти проведення конкурсу</w:t>
      </w:r>
    </w:p>
    <w:p w14:paraId="49E94C50" w14:textId="77777777" w:rsidR="00BC3B19" w:rsidRPr="00BC3B19" w:rsidRDefault="00BC3B19" w:rsidP="00BC3B19">
      <w:pPr>
        <w:pStyle w:val="aa"/>
        <w:numPr>
          <w:ilvl w:val="0"/>
          <w:numId w:val="26"/>
        </w:numPr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високий організаційний рівень проведення заходу;</w:t>
      </w:r>
    </w:p>
    <w:p w14:paraId="1BA98072" w14:textId="77777777" w:rsidR="00BC3B19" w:rsidRPr="00BC3B19" w:rsidRDefault="00BC3B19" w:rsidP="00BC3B19">
      <w:pPr>
        <w:pStyle w:val="aa"/>
        <w:numPr>
          <w:ilvl w:val="0"/>
          <w:numId w:val="26"/>
        </w:numPr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чітке дотримання регламенту та часових меж;</w:t>
      </w:r>
    </w:p>
    <w:p w14:paraId="4031575E" w14:textId="77777777" w:rsidR="00BC3B19" w:rsidRPr="00BC3B19" w:rsidRDefault="00BC3B19" w:rsidP="00BC3B19">
      <w:pPr>
        <w:pStyle w:val="aa"/>
        <w:numPr>
          <w:ilvl w:val="0"/>
          <w:numId w:val="26"/>
        </w:numPr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продуманий зміст завдань, що відповідає віковим особливостям учасників;</w:t>
      </w:r>
    </w:p>
    <w:p w14:paraId="2D8B1ED2" w14:textId="5D1A4941" w:rsidR="00BC3B19" w:rsidRPr="00BC3B19" w:rsidRDefault="00BC3B19" w:rsidP="00BC3B19">
      <w:pPr>
        <w:pStyle w:val="aa"/>
        <w:numPr>
          <w:ilvl w:val="0"/>
          <w:numId w:val="26"/>
        </w:numPr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 xml:space="preserve">інтеграція STEM-підходу (поєднання математики, інформатики та </w:t>
      </w:r>
      <w:r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т</w:t>
      </w: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ворчості);</w:t>
      </w:r>
    </w:p>
    <w:p w14:paraId="6565166E" w14:textId="77777777" w:rsidR="00BC3B19" w:rsidRPr="00BC3B19" w:rsidRDefault="00BC3B19" w:rsidP="00BC3B19">
      <w:pPr>
        <w:pStyle w:val="aa"/>
        <w:numPr>
          <w:ilvl w:val="0"/>
          <w:numId w:val="26"/>
        </w:numPr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розвиток у дітей алгоритмічного та критичного мислення;</w:t>
      </w:r>
    </w:p>
    <w:p w14:paraId="78584245" w14:textId="77777777" w:rsidR="00BC3B19" w:rsidRPr="00BC3B19" w:rsidRDefault="00BC3B19" w:rsidP="00BC3B19">
      <w:pPr>
        <w:pStyle w:val="aa"/>
        <w:numPr>
          <w:ilvl w:val="0"/>
          <w:numId w:val="26"/>
        </w:numPr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активізація творчої діяльності учнів через ігрові та сюжетні завдання;</w:t>
      </w:r>
    </w:p>
    <w:p w14:paraId="4B6AEDDE" w14:textId="77777777" w:rsidR="00BC3B19" w:rsidRPr="00BC3B19" w:rsidRDefault="00BC3B19" w:rsidP="00BC3B19">
      <w:pPr>
        <w:pStyle w:val="aa"/>
        <w:numPr>
          <w:ilvl w:val="0"/>
          <w:numId w:val="26"/>
        </w:numPr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зростання ролі самостійної роботи учасників;</w:t>
      </w:r>
    </w:p>
    <w:p w14:paraId="4F21BDFE" w14:textId="77777777" w:rsidR="00BC3B19" w:rsidRPr="00BC3B19" w:rsidRDefault="00BC3B19" w:rsidP="00BC3B19">
      <w:pPr>
        <w:pStyle w:val="aa"/>
        <w:numPr>
          <w:ilvl w:val="0"/>
          <w:numId w:val="26"/>
        </w:numPr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підвищення рівня цифрової компетентності учнів;</w:t>
      </w:r>
    </w:p>
    <w:p w14:paraId="1BD368DC" w14:textId="77777777" w:rsidR="00BC3B19" w:rsidRPr="00BC3B19" w:rsidRDefault="00BC3B19" w:rsidP="00BC3B19">
      <w:pPr>
        <w:pStyle w:val="aa"/>
        <w:numPr>
          <w:ilvl w:val="0"/>
          <w:numId w:val="26"/>
        </w:numPr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якісний педагогічний супровід учасників, що сприяв досягненню високих результатів;</w:t>
      </w:r>
    </w:p>
    <w:p w14:paraId="097C4A31" w14:textId="4991826E" w:rsidR="00D41E52" w:rsidRDefault="00BC3B19" w:rsidP="00BC3B19">
      <w:pPr>
        <w:pStyle w:val="aa"/>
        <w:numPr>
          <w:ilvl w:val="0"/>
          <w:numId w:val="26"/>
        </w:numPr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BC3B19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використання міжпредметних зв’язків (математика, образотворче мистецтво, інформатика).</w:t>
      </w:r>
    </w:p>
    <w:p w14:paraId="13DA0F6C" w14:textId="4DB24FA4" w:rsidR="00CC7CBF" w:rsidRPr="00CC7CBF" w:rsidRDefault="006065AD" w:rsidP="00CC7CBF">
      <w:pPr>
        <w:pStyle w:val="aa"/>
        <w:spacing w:after="0" w:line="240" w:lineRule="auto"/>
        <w:ind w:left="1134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 xml:space="preserve">        </w:t>
      </w:r>
      <w:r w:rsidR="00CC7CBF" w:rsidRPr="00CC7CBF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Разом з тим, у ході перевірки конкурсних робіт було виявлено ряд недоліків:</w:t>
      </w:r>
    </w:p>
    <w:p w14:paraId="01B1C1D9" w14:textId="77777777" w:rsidR="00CC7CBF" w:rsidRPr="00CC7CBF" w:rsidRDefault="00CC7CBF" w:rsidP="00CC7CBF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CC7CBF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частина учасників не повністю дотримувалася умов завдання (використання довільного малювання замість програмування через координати);</w:t>
      </w:r>
    </w:p>
    <w:p w14:paraId="3D0F29F7" w14:textId="77777777" w:rsidR="00CC7CBF" w:rsidRPr="00CC7CBF" w:rsidRDefault="00CC7CBF" w:rsidP="00CC7CBF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CC7CBF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недостатній рівень точності при побудові координат, що призводило до спотворення зображень;</w:t>
      </w:r>
    </w:p>
    <w:p w14:paraId="1A432358" w14:textId="77777777" w:rsidR="00CC7CBF" w:rsidRPr="00CC7CBF" w:rsidRDefault="00CC7CBF" w:rsidP="00CC7CBF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CC7CBF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наявність технічних помилок (зайві лінії, відсутність підняття «олівця»);</w:t>
      </w:r>
    </w:p>
    <w:p w14:paraId="1C4B44F8" w14:textId="77777777" w:rsidR="00CC7CBF" w:rsidRPr="00CC7CBF" w:rsidRDefault="00CC7CBF" w:rsidP="00CC7CBF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CC7CBF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невміння оптимізувати алгоритм побудови (повторювані або зайві команди);</w:t>
      </w:r>
    </w:p>
    <w:p w14:paraId="6B5C918A" w14:textId="77777777" w:rsidR="00CC7CBF" w:rsidRPr="00CC7CBF" w:rsidRDefault="00CC7CBF" w:rsidP="00CC7CBF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CC7CBF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перевищення рівня складності обраних об’єктів, що призводило до незавершених робіт;</w:t>
      </w:r>
    </w:p>
    <w:p w14:paraId="45D0FBFD" w14:textId="77777777" w:rsidR="00CC7CBF" w:rsidRPr="00CC7CBF" w:rsidRDefault="00CC7CBF" w:rsidP="00CC7CBF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CC7CBF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t>порушення вимог до оформлення та подання матеріалів (невірне найменування файлів, відсутність фото процесу роботи, недотримання структури папок);</w:t>
      </w:r>
    </w:p>
    <w:p w14:paraId="0FC2BC3D" w14:textId="663B128C" w:rsidR="00CC7CBF" w:rsidRPr="00BC3B19" w:rsidRDefault="00CC7CBF" w:rsidP="00CC7CBF">
      <w:pPr>
        <w:pStyle w:val="aa"/>
        <w:numPr>
          <w:ilvl w:val="0"/>
          <w:numId w:val="26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</w:pPr>
      <w:r w:rsidRPr="00CC7CBF">
        <w:rPr>
          <w:rFonts w:ascii="Times New Roman" w:hAnsi="Times New Roman"/>
          <w:color w:val="080809"/>
          <w:sz w:val="28"/>
          <w:szCs w:val="28"/>
          <w:shd w:val="clear" w:color="auto" w:fill="FFFFFF"/>
          <w:lang w:val="uk-UA"/>
        </w:rPr>
        <w:lastRenderedPageBreak/>
        <w:t>недостатня увага окремих учасників до естетичної складової роботи.</w:t>
      </w:r>
    </w:p>
    <w:p w14:paraId="2666D448" w14:textId="05E3F94B" w:rsidR="0015300D" w:rsidRPr="00D41E52" w:rsidRDefault="000E368A" w:rsidP="006065AD">
      <w:pPr>
        <w:ind w:left="1134" w:firstLine="567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>
        <w:rPr>
          <w:color w:val="080809"/>
          <w:sz w:val="28"/>
          <w:szCs w:val="28"/>
          <w:shd w:val="clear" w:color="auto" w:fill="FFFFFF"/>
          <w:lang w:val="uk-UA"/>
        </w:rPr>
        <w:t xml:space="preserve">Проведення обласного конкурсу </w:t>
      </w:r>
      <w:r w:rsidRPr="00D41E52">
        <w:rPr>
          <w:bCs/>
          <w:color w:val="000000"/>
          <w:sz w:val="28"/>
          <w:szCs w:val="28"/>
          <w:lang w:val="uk-UA"/>
        </w:rPr>
        <w:t>“</w:t>
      </w:r>
      <w:r w:rsidR="006065AD">
        <w:rPr>
          <w:color w:val="080809"/>
          <w:sz w:val="28"/>
          <w:szCs w:val="28"/>
          <w:shd w:val="clear" w:color="auto" w:fill="FFFFFF"/>
          <w:lang w:val="uk-UA"/>
        </w:rPr>
        <w:t>Scratch-скетч</w:t>
      </w:r>
      <w:r w:rsidR="006065AD" w:rsidRPr="00D41E52">
        <w:rPr>
          <w:bCs/>
          <w:color w:val="000000"/>
          <w:sz w:val="28"/>
          <w:szCs w:val="28"/>
          <w:lang w:val="uk-UA"/>
        </w:rPr>
        <w:t>”</w:t>
      </w:r>
      <w:r w:rsidRPr="000E368A">
        <w:rPr>
          <w:color w:val="080809"/>
          <w:sz w:val="28"/>
          <w:szCs w:val="28"/>
          <w:shd w:val="clear" w:color="auto" w:fill="FFFFFF"/>
          <w:lang w:val="uk-UA"/>
        </w:rPr>
        <w:t xml:space="preserve"> підтвердило його ефективність як інструменту розвитку цифрових, математичних та творчих компетентностей учнів. Загалом спостерігається позитивна динаміка розвитку ІТ-освіти серед учнівської молоді області, що свідчить про системну та результативну роботу педагогічних працівників у даному напрямі.</w:t>
      </w:r>
      <w:r>
        <w:rPr>
          <w:color w:val="080809"/>
          <w:sz w:val="28"/>
          <w:szCs w:val="28"/>
          <w:shd w:val="clear" w:color="auto" w:fill="FFFFFF"/>
          <w:lang w:val="uk-UA"/>
        </w:rPr>
        <w:t xml:space="preserve"> </w:t>
      </w:r>
      <w:r w:rsidRPr="000E368A">
        <w:rPr>
          <w:color w:val="080809"/>
          <w:sz w:val="28"/>
          <w:szCs w:val="28"/>
          <w:shd w:val="clear" w:color="auto" w:fill="FFFFFF"/>
          <w:lang w:val="uk-UA"/>
        </w:rPr>
        <w:t>Збільшення кільк</w:t>
      </w:r>
      <w:r>
        <w:rPr>
          <w:color w:val="080809"/>
          <w:sz w:val="28"/>
          <w:szCs w:val="28"/>
          <w:shd w:val="clear" w:color="auto" w:fill="FFFFFF"/>
          <w:lang w:val="uk-UA"/>
        </w:rPr>
        <w:t>ості учасників на 135</w:t>
      </w:r>
      <w:r w:rsidRPr="000E368A">
        <w:rPr>
          <w:color w:val="080809"/>
          <w:sz w:val="28"/>
          <w:szCs w:val="28"/>
          <w:shd w:val="clear" w:color="auto" w:fill="FFFFFF"/>
          <w:lang w:val="uk-UA"/>
        </w:rPr>
        <w:t xml:space="preserve">% свідчить про успішну популяризацію конкурсу серед закладів Дніпропетровської </w:t>
      </w:r>
      <w:r>
        <w:rPr>
          <w:color w:val="080809"/>
          <w:sz w:val="28"/>
          <w:szCs w:val="28"/>
          <w:shd w:val="clear" w:color="auto" w:fill="FFFFFF"/>
          <w:lang w:val="uk-UA"/>
        </w:rPr>
        <w:t>та інших областей України.</w:t>
      </w:r>
      <w:r w:rsidRPr="000E368A">
        <w:rPr>
          <w:color w:val="080809"/>
          <w:sz w:val="28"/>
          <w:szCs w:val="28"/>
          <w:shd w:val="clear" w:color="auto" w:fill="FFFFFF"/>
          <w:lang w:val="uk-UA"/>
        </w:rPr>
        <w:t xml:space="preserve"> Якісне покращення робіт (зростання частки робіт, що пройшли відбір, до 96%) підтверджує ефективну підготовку учнів педагогами на місцях.</w:t>
      </w:r>
      <w:r>
        <w:rPr>
          <w:color w:val="080809"/>
          <w:sz w:val="28"/>
          <w:szCs w:val="28"/>
          <w:shd w:val="clear" w:color="auto" w:fill="FFFFFF"/>
          <w:lang w:val="uk-UA"/>
        </w:rPr>
        <w:t xml:space="preserve"> </w:t>
      </w:r>
      <w:r w:rsidR="00ED7B7A" w:rsidRPr="00D41E52">
        <w:rPr>
          <w:color w:val="080809"/>
          <w:sz w:val="28"/>
          <w:szCs w:val="28"/>
          <w:shd w:val="clear" w:color="auto" w:fill="FFFFFF"/>
          <w:lang w:val="uk-UA"/>
        </w:rPr>
        <w:t>Проведення таких конкурсів мотивує дітей до вивчення програмування, сприяє розвитку їхніх творчих здібностей та допомагає поєднувати логіку з мистецтвом. Учасники показали високий рівень знань та прагнення до самовдосконалення.</w:t>
      </w:r>
    </w:p>
    <w:p w14:paraId="49B93825" w14:textId="77777777" w:rsidR="0015300D" w:rsidRPr="00D41E52" w:rsidRDefault="0015300D" w:rsidP="00BC3B19">
      <w:pPr>
        <w:ind w:left="1134"/>
        <w:rPr>
          <w:sz w:val="28"/>
          <w:szCs w:val="28"/>
          <w:lang w:val="uk-UA"/>
        </w:rPr>
      </w:pPr>
    </w:p>
    <w:p w14:paraId="0C36760F" w14:textId="77777777" w:rsidR="00226A07" w:rsidRPr="00D41E52" w:rsidRDefault="00226A07" w:rsidP="00BC3B19">
      <w:pPr>
        <w:ind w:left="1134"/>
        <w:rPr>
          <w:sz w:val="28"/>
          <w:szCs w:val="28"/>
          <w:lang w:val="uk-UA"/>
        </w:rPr>
      </w:pPr>
      <w:r w:rsidRPr="00D41E52">
        <w:rPr>
          <w:sz w:val="28"/>
          <w:szCs w:val="28"/>
          <w:lang w:val="uk-UA"/>
        </w:rPr>
        <w:t>Розподіл учасників по територіальним громадам:</w:t>
      </w:r>
    </w:p>
    <w:p w14:paraId="14C25852" w14:textId="77777777" w:rsidR="00F55E15" w:rsidRDefault="00F55E15" w:rsidP="008942EB">
      <w:pPr>
        <w:spacing w:line="216" w:lineRule="auto"/>
        <w:ind w:firstLine="567"/>
        <w:jc w:val="both"/>
        <w:rPr>
          <w:sz w:val="28"/>
          <w:szCs w:val="28"/>
          <w:lang w:val="uk-UA"/>
        </w:rPr>
      </w:pPr>
    </w:p>
    <w:tbl>
      <w:tblPr>
        <w:tblW w:w="9072" w:type="dxa"/>
        <w:tblInd w:w="1242" w:type="dxa"/>
        <w:tblLook w:val="04A0" w:firstRow="1" w:lastRow="0" w:firstColumn="1" w:lastColumn="0" w:noHBand="0" w:noVBand="1"/>
      </w:tblPr>
      <w:tblGrid>
        <w:gridCol w:w="496"/>
        <w:gridCol w:w="6875"/>
        <w:gridCol w:w="1701"/>
      </w:tblGrid>
      <w:tr w:rsidR="006065AD" w:rsidRPr="006065AD" w14:paraId="046078C1" w14:textId="77777777" w:rsidTr="008F19F5">
        <w:trPr>
          <w:trHeight w:val="60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C183B" w14:textId="560D3AB8" w:rsidR="006065AD" w:rsidRPr="006065AD" w:rsidRDefault="006065AD" w:rsidP="006065AD">
            <w:pPr>
              <w:rPr>
                <w:b/>
                <w:color w:val="000000"/>
                <w:sz w:val="28"/>
                <w:szCs w:val="28"/>
              </w:rPr>
            </w:pPr>
            <w:r w:rsidRPr="006065AD">
              <w:rPr>
                <w:b/>
                <w:sz w:val="28"/>
                <w:szCs w:val="28"/>
              </w:rPr>
              <w:t>Дніпровський район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A399E" w14:textId="443EA256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t>кількість учасників</w:t>
            </w:r>
          </w:p>
        </w:tc>
      </w:tr>
      <w:tr w:rsidR="006065AD" w:rsidRPr="006065AD" w14:paraId="1F6C0EDF" w14:textId="77777777" w:rsidTr="006065AD">
        <w:trPr>
          <w:trHeight w:val="41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B3588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1665E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Дніпровська міська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C7FC0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19</w:t>
            </w:r>
          </w:p>
        </w:tc>
      </w:tr>
      <w:tr w:rsidR="006065AD" w:rsidRPr="006065AD" w14:paraId="54102F2E" w14:textId="77777777" w:rsidTr="006065AD">
        <w:trPr>
          <w:trHeight w:val="417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E025A" w14:textId="4B8E4546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3E03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Новоолександрівська сільська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4634B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6</w:t>
            </w:r>
          </w:p>
        </w:tc>
      </w:tr>
      <w:tr w:rsidR="006065AD" w:rsidRPr="006065AD" w14:paraId="658E841C" w14:textId="77777777" w:rsidTr="006065AD">
        <w:trPr>
          <w:trHeight w:val="423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D2DAB" w14:textId="2C046785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DCF11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Слобожанська селищна  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7051D" w14:textId="45B4B06C" w:rsidR="006065AD" w:rsidRPr="00EE3E18" w:rsidRDefault="00EE3E18" w:rsidP="00821C0D">
            <w:pPr>
              <w:jc w:val="center"/>
              <w:rPr>
                <w:rFonts w:ascii="Calibri" w:hAnsi="Calibri"/>
                <w:color w:val="000000"/>
                <w:lang w:val="uk-UA"/>
              </w:rPr>
            </w:pPr>
            <w:r>
              <w:rPr>
                <w:rFonts w:ascii="Calibri" w:hAnsi="Calibri"/>
                <w:color w:val="000000"/>
                <w:lang w:val="uk-UA"/>
              </w:rPr>
              <w:t>20</w:t>
            </w:r>
          </w:p>
        </w:tc>
      </w:tr>
      <w:tr w:rsidR="006065AD" w:rsidRPr="006065AD" w14:paraId="558A69D4" w14:textId="77777777" w:rsidTr="006065AD">
        <w:trPr>
          <w:trHeight w:val="543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5E386" w14:textId="2F9D0AEC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66C6A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Чумаківська сільська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23A6A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2</w:t>
            </w:r>
          </w:p>
        </w:tc>
      </w:tr>
      <w:tr w:rsidR="006065AD" w:rsidRPr="006065AD" w14:paraId="3EB0BCD5" w14:textId="77777777" w:rsidTr="006065AD">
        <w:trPr>
          <w:trHeight w:val="36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0F6C3" w14:textId="77777777" w:rsidR="006065AD" w:rsidRPr="006065AD" w:rsidRDefault="006065AD" w:rsidP="006065AD">
            <w:pPr>
              <w:rPr>
                <w:b/>
                <w:color w:val="FF0000"/>
                <w:sz w:val="28"/>
                <w:szCs w:val="28"/>
              </w:rPr>
            </w:pPr>
            <w:r w:rsidRPr="006065AD">
              <w:rPr>
                <w:b/>
                <w:sz w:val="28"/>
                <w:szCs w:val="28"/>
              </w:rPr>
              <w:t>Кам’янський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64B5F" w14:textId="261F85DD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065AD" w:rsidRPr="006065AD" w14:paraId="628BB7F7" w14:textId="77777777" w:rsidTr="006065AD">
        <w:trPr>
          <w:trHeight w:val="48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D297B" w14:textId="5CC860FF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D3623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Кам’янська міська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7C7E0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26</w:t>
            </w:r>
          </w:p>
        </w:tc>
      </w:tr>
      <w:tr w:rsidR="006065AD" w:rsidRPr="006065AD" w14:paraId="5D4DB769" w14:textId="77777777" w:rsidTr="005630DB">
        <w:trPr>
          <w:trHeight w:val="360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177E4" w14:textId="719C2189" w:rsidR="006065AD" w:rsidRPr="006065AD" w:rsidRDefault="006065AD" w:rsidP="006065AD">
            <w:pPr>
              <w:rPr>
                <w:b/>
                <w:color w:val="FF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 </w:t>
            </w:r>
            <w:r w:rsidRPr="006065AD">
              <w:rPr>
                <w:b/>
                <w:sz w:val="28"/>
                <w:szCs w:val="28"/>
              </w:rPr>
              <w:t>Криворізький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D2518" w14:textId="225F47A1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065AD" w:rsidRPr="006065AD" w14:paraId="67FA4263" w14:textId="77777777" w:rsidTr="006065AD">
        <w:trPr>
          <w:trHeight w:val="327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4D3B7" w14:textId="06F59ADD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AB9C4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Криворізька міська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FD4CF" w14:textId="36CA4D17" w:rsidR="006065AD" w:rsidRPr="00EE3E18" w:rsidRDefault="006065AD" w:rsidP="00821C0D">
            <w:pPr>
              <w:jc w:val="center"/>
              <w:rPr>
                <w:rFonts w:ascii="Calibri" w:hAnsi="Calibri"/>
                <w:color w:val="000000"/>
                <w:lang w:val="uk-UA"/>
              </w:rPr>
            </w:pPr>
            <w:r w:rsidRPr="006065AD">
              <w:rPr>
                <w:rFonts w:ascii="Calibri" w:hAnsi="Calibri"/>
                <w:color w:val="000000"/>
              </w:rPr>
              <w:t>10</w:t>
            </w:r>
            <w:r w:rsidR="00EE3E18">
              <w:rPr>
                <w:rFonts w:ascii="Calibri" w:hAnsi="Calibri"/>
                <w:color w:val="000000"/>
                <w:lang w:val="uk-UA"/>
              </w:rPr>
              <w:t>5</w:t>
            </w:r>
          </w:p>
        </w:tc>
      </w:tr>
      <w:tr w:rsidR="006065AD" w:rsidRPr="006065AD" w14:paraId="78A77E4B" w14:textId="77777777" w:rsidTr="006065AD">
        <w:trPr>
          <w:trHeight w:val="403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1C5FB" w14:textId="707E13E6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E4E2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Лозуватська сільська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A369A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4</w:t>
            </w:r>
          </w:p>
        </w:tc>
      </w:tr>
      <w:tr w:rsidR="006065AD" w:rsidRPr="006065AD" w14:paraId="7EC0C8CF" w14:textId="77777777" w:rsidTr="00115985">
        <w:trPr>
          <w:trHeight w:val="360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FD297" w14:textId="464B22D4" w:rsidR="006065AD" w:rsidRPr="006065AD" w:rsidRDefault="006065AD" w:rsidP="006065AD">
            <w:pPr>
              <w:rPr>
                <w:b/>
                <w:sz w:val="28"/>
                <w:szCs w:val="28"/>
              </w:rPr>
            </w:pPr>
            <w:r w:rsidRPr="006065AD">
              <w:rPr>
                <w:b/>
                <w:sz w:val="28"/>
                <w:szCs w:val="28"/>
              </w:rPr>
              <w:t xml:space="preserve"> Нікопольський район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9BC2A" w14:textId="3C4BA4E2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065AD" w:rsidRPr="006065AD" w14:paraId="42CDB9F2" w14:textId="77777777" w:rsidTr="006065AD">
        <w:trPr>
          <w:trHeight w:val="7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DF5D3" w14:textId="2383DD7D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C8E2C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Нікопольська  міська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317A3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8</w:t>
            </w:r>
          </w:p>
        </w:tc>
      </w:tr>
      <w:tr w:rsidR="006065AD" w:rsidRPr="006065AD" w14:paraId="21D01E1D" w14:textId="77777777" w:rsidTr="006065AD">
        <w:trPr>
          <w:trHeight w:val="7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18462" w14:textId="413D3E84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083F6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Покровська міська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566F9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7</w:t>
            </w:r>
          </w:p>
        </w:tc>
      </w:tr>
      <w:tr w:rsidR="00821C0D" w:rsidRPr="006065AD" w14:paraId="64DB7F45" w14:textId="77777777" w:rsidTr="0084112B">
        <w:trPr>
          <w:trHeight w:val="360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F0D14" w14:textId="1B0B5492" w:rsidR="00821C0D" w:rsidRPr="006065AD" w:rsidRDefault="00821C0D" w:rsidP="00821C0D">
            <w:pPr>
              <w:rPr>
                <w:b/>
                <w:sz w:val="28"/>
                <w:szCs w:val="28"/>
              </w:rPr>
            </w:pPr>
            <w:r w:rsidRPr="006065AD">
              <w:rPr>
                <w:b/>
                <w:sz w:val="28"/>
                <w:szCs w:val="28"/>
              </w:rPr>
              <w:t> Самарівський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1E8CB" w14:textId="3D015130" w:rsidR="00821C0D" w:rsidRPr="006065AD" w:rsidRDefault="00821C0D" w:rsidP="00821C0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065AD" w:rsidRPr="006065AD" w14:paraId="4F5DE08A" w14:textId="77777777" w:rsidTr="006065AD">
        <w:trPr>
          <w:trHeight w:val="7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E6703" w14:textId="1CB8319E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 w:rsidRPr="006065AD">
              <w:rPr>
                <w:color w:val="000000"/>
                <w:sz w:val="28"/>
                <w:szCs w:val="28"/>
              </w:rPr>
              <w:t>1</w:t>
            </w:r>
            <w:r w:rsidR="00821C0D"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2BBF9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Губиниська селищна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83C37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5</w:t>
            </w:r>
          </w:p>
        </w:tc>
      </w:tr>
      <w:tr w:rsidR="006065AD" w:rsidRPr="006065AD" w14:paraId="183449A8" w14:textId="77777777" w:rsidTr="006065AD">
        <w:trPr>
          <w:trHeight w:val="7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DC6E2" w14:textId="7919D1E2" w:rsidR="006065AD" w:rsidRPr="006065AD" w:rsidRDefault="00821C0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3B035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Самарська міська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18089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3</w:t>
            </w:r>
          </w:p>
        </w:tc>
      </w:tr>
      <w:tr w:rsidR="006065AD" w:rsidRPr="006065AD" w14:paraId="5B61F783" w14:textId="77777777" w:rsidTr="006065AD">
        <w:trPr>
          <w:trHeight w:val="7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64402" w14:textId="03774328" w:rsidR="006065AD" w:rsidRPr="006065AD" w:rsidRDefault="00821C0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C2BD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proofErr w:type="gramStart"/>
            <w:r w:rsidRPr="006065AD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065AD">
              <w:rPr>
                <w:color w:val="000000"/>
                <w:sz w:val="28"/>
                <w:szCs w:val="28"/>
              </w:rPr>
              <w:t>іщанська сільська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2CA57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6</w:t>
            </w:r>
          </w:p>
        </w:tc>
      </w:tr>
      <w:tr w:rsidR="00821C0D" w:rsidRPr="006065AD" w14:paraId="6D86B39C" w14:textId="77777777" w:rsidTr="00B03FE2">
        <w:trPr>
          <w:trHeight w:val="360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62387" w14:textId="4189D0FF" w:rsidR="00821C0D" w:rsidRPr="006065AD" w:rsidRDefault="00821C0D" w:rsidP="006065AD">
            <w:pPr>
              <w:rPr>
                <w:b/>
                <w:color w:val="000000"/>
                <w:sz w:val="28"/>
                <w:szCs w:val="28"/>
              </w:rPr>
            </w:pPr>
            <w:r w:rsidRPr="006065AD">
              <w:rPr>
                <w:b/>
                <w:color w:val="000000"/>
                <w:sz w:val="28"/>
                <w:szCs w:val="28"/>
              </w:rPr>
              <w:t> </w:t>
            </w:r>
            <w:r w:rsidRPr="006065AD">
              <w:rPr>
                <w:b/>
                <w:sz w:val="28"/>
                <w:szCs w:val="28"/>
              </w:rPr>
              <w:t xml:space="preserve">Павлоградський район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A23B6" w14:textId="7694652B" w:rsidR="00821C0D" w:rsidRPr="006065AD" w:rsidRDefault="00821C0D" w:rsidP="00821C0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065AD" w:rsidRPr="006065AD" w14:paraId="4A64FBF2" w14:textId="77777777" w:rsidTr="006065AD">
        <w:trPr>
          <w:trHeight w:val="7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E0B21" w14:textId="71C81CE8" w:rsidR="006065AD" w:rsidRPr="006065AD" w:rsidRDefault="00821C0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D9914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Тернівська міська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2168C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4</w:t>
            </w:r>
          </w:p>
        </w:tc>
      </w:tr>
      <w:tr w:rsidR="00821C0D" w:rsidRPr="006065AD" w14:paraId="36F3A6E7" w14:textId="77777777" w:rsidTr="009A3A88">
        <w:trPr>
          <w:trHeight w:val="360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7868A" w14:textId="337C7AA9" w:rsidR="00821C0D" w:rsidRPr="006065AD" w:rsidRDefault="00821C0D" w:rsidP="006065AD">
            <w:pPr>
              <w:rPr>
                <w:b/>
                <w:sz w:val="28"/>
                <w:szCs w:val="28"/>
              </w:rPr>
            </w:pPr>
            <w:r w:rsidRPr="006065AD">
              <w:rPr>
                <w:b/>
                <w:sz w:val="28"/>
                <w:szCs w:val="28"/>
              </w:rPr>
              <w:t>Синельниківський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1E53F" w14:textId="35FA0E72" w:rsidR="00821C0D" w:rsidRPr="006065AD" w:rsidRDefault="00821C0D" w:rsidP="00821C0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065AD" w:rsidRPr="006065AD" w14:paraId="09F96CE6" w14:textId="77777777" w:rsidTr="006065AD">
        <w:trPr>
          <w:trHeight w:val="7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C6594" w14:textId="24EBB838" w:rsidR="006065AD" w:rsidRPr="006065AD" w:rsidRDefault="00821C0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1DBBF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Межівська селищна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D8C5F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1</w:t>
            </w:r>
          </w:p>
        </w:tc>
      </w:tr>
      <w:tr w:rsidR="006065AD" w:rsidRPr="006065AD" w14:paraId="3EEE82E3" w14:textId="77777777" w:rsidTr="006065AD">
        <w:trPr>
          <w:trHeight w:val="7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BFAF5" w14:textId="5FF17409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 w:rsidRPr="006065AD">
              <w:rPr>
                <w:color w:val="000000"/>
                <w:sz w:val="28"/>
                <w:szCs w:val="28"/>
              </w:rPr>
              <w:t>1</w:t>
            </w:r>
            <w:r w:rsidR="00821C0D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758A7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Раївська сільська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66CC0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3</w:t>
            </w:r>
          </w:p>
        </w:tc>
      </w:tr>
      <w:tr w:rsidR="006065AD" w:rsidRPr="006065AD" w14:paraId="4E733211" w14:textId="77777777" w:rsidTr="006065AD">
        <w:trPr>
          <w:trHeight w:val="7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00E90" w14:textId="3153AFB2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 w:rsidRPr="006065AD">
              <w:rPr>
                <w:color w:val="000000"/>
                <w:sz w:val="28"/>
                <w:szCs w:val="28"/>
              </w:rPr>
              <w:t>1</w:t>
            </w:r>
            <w:r w:rsidR="00821C0D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B8AD1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Роздорська селищна територіальна громада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5F56F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4</w:t>
            </w:r>
          </w:p>
        </w:tc>
      </w:tr>
      <w:tr w:rsidR="006065AD" w:rsidRPr="006065AD" w14:paraId="057261B6" w14:textId="77777777" w:rsidTr="006065AD">
        <w:trPr>
          <w:trHeight w:val="31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4B49F" w14:textId="77777777" w:rsidR="006065AD" w:rsidRPr="006065AD" w:rsidRDefault="006065AD" w:rsidP="006065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1F157" w14:textId="77777777" w:rsidR="006065AD" w:rsidRPr="006065AD" w:rsidRDefault="006065AD" w:rsidP="006065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849D3" w14:textId="5508ED93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065AD" w:rsidRPr="006065AD" w14:paraId="6DE592FA" w14:textId="77777777" w:rsidTr="006065AD">
        <w:trPr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B3027" w14:textId="77777777" w:rsidR="006065AD" w:rsidRPr="006065AD" w:rsidRDefault="006065AD" w:rsidP="006065A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065A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30202" w14:textId="77777777" w:rsidR="006065AD" w:rsidRPr="006065AD" w:rsidRDefault="006065AD" w:rsidP="006065AD">
            <w:pPr>
              <w:rPr>
                <w:b/>
                <w:color w:val="FF0000"/>
                <w:sz w:val="28"/>
                <w:szCs w:val="28"/>
              </w:rPr>
            </w:pPr>
            <w:r w:rsidRPr="006065AD">
              <w:rPr>
                <w:b/>
                <w:sz w:val="28"/>
                <w:szCs w:val="28"/>
              </w:rPr>
              <w:t>Громади інших областей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4E8F7" w14:textId="528F092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065AD" w:rsidRPr="006065AD" w14:paraId="72115024" w14:textId="77777777" w:rsidTr="006065AD">
        <w:trPr>
          <w:trHeight w:val="36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3495D" w14:textId="6AA33765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 w:rsidRPr="006065AD">
              <w:rPr>
                <w:color w:val="000000"/>
                <w:sz w:val="28"/>
                <w:szCs w:val="28"/>
              </w:rPr>
              <w:t>1</w:t>
            </w:r>
            <w:r w:rsidR="00821C0D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242DB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Одеська міська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29DF9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32</w:t>
            </w:r>
          </w:p>
        </w:tc>
      </w:tr>
      <w:tr w:rsidR="006065AD" w:rsidRPr="006065AD" w14:paraId="7A932F32" w14:textId="77777777" w:rsidTr="00821C0D">
        <w:trPr>
          <w:trHeight w:val="512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C7B34" w14:textId="61A54959" w:rsidR="006065AD" w:rsidRPr="006065AD" w:rsidRDefault="006065AD" w:rsidP="006065AD">
            <w:pPr>
              <w:rPr>
                <w:color w:val="000000"/>
                <w:sz w:val="28"/>
                <w:szCs w:val="28"/>
                <w:lang w:val="uk-UA"/>
              </w:rPr>
            </w:pPr>
            <w:r w:rsidRPr="006065AD">
              <w:rPr>
                <w:color w:val="000000"/>
                <w:sz w:val="28"/>
                <w:szCs w:val="28"/>
              </w:rPr>
              <w:t>1</w:t>
            </w:r>
            <w:r w:rsidR="00821C0D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F32C3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Славутицька міська  (Київська область)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127CD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7</w:t>
            </w:r>
          </w:p>
        </w:tc>
      </w:tr>
      <w:tr w:rsidR="006065AD" w:rsidRPr="006065AD" w14:paraId="44C6BE85" w14:textId="77777777" w:rsidTr="006065AD">
        <w:trPr>
          <w:trHeight w:val="36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6C7D6" w14:textId="6BB50986" w:rsidR="006065AD" w:rsidRPr="006065AD" w:rsidRDefault="00821C0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D46C5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Запорізька міська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75313" w14:textId="77777777" w:rsidR="006065AD" w:rsidRPr="006065AD" w:rsidRDefault="006065AD" w:rsidP="00821C0D">
            <w:pPr>
              <w:jc w:val="center"/>
              <w:rPr>
                <w:rFonts w:ascii="Calibri" w:hAnsi="Calibri"/>
                <w:color w:val="000000"/>
              </w:rPr>
            </w:pPr>
            <w:r w:rsidRPr="006065AD">
              <w:rPr>
                <w:rFonts w:ascii="Calibri" w:hAnsi="Calibri"/>
                <w:color w:val="000000"/>
              </w:rPr>
              <w:t>1</w:t>
            </w:r>
          </w:p>
        </w:tc>
      </w:tr>
      <w:tr w:rsidR="006065AD" w:rsidRPr="006065AD" w14:paraId="61655F37" w14:textId="77777777" w:rsidTr="00821C0D">
        <w:trPr>
          <w:trHeight w:val="36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5BB96" w14:textId="7110A1E3" w:rsidR="006065AD" w:rsidRPr="006065AD" w:rsidRDefault="00821C0D" w:rsidP="006065A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A4DE5" w14:textId="77777777" w:rsidR="006065AD" w:rsidRPr="006065AD" w:rsidRDefault="006065AD" w:rsidP="006065AD">
            <w:pPr>
              <w:rPr>
                <w:color w:val="000000"/>
                <w:sz w:val="28"/>
                <w:szCs w:val="28"/>
              </w:rPr>
            </w:pPr>
            <w:r w:rsidRPr="006065AD">
              <w:rPr>
                <w:color w:val="000000"/>
                <w:sz w:val="28"/>
                <w:szCs w:val="28"/>
              </w:rPr>
              <w:t>Шосткинська (Сумська область)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BC8DB" w14:textId="328CB8EC" w:rsidR="006065AD" w:rsidRPr="00EE3E18" w:rsidRDefault="00EE3E18" w:rsidP="00821C0D">
            <w:pPr>
              <w:jc w:val="center"/>
              <w:rPr>
                <w:rFonts w:ascii="Calibri" w:hAnsi="Calibri"/>
                <w:color w:val="000000"/>
                <w:lang w:val="uk-UA"/>
              </w:rPr>
            </w:pPr>
            <w:r>
              <w:rPr>
                <w:rFonts w:ascii="Calibri" w:hAnsi="Calibri"/>
                <w:color w:val="000000"/>
                <w:lang w:val="uk-UA"/>
              </w:rPr>
              <w:t>2</w:t>
            </w:r>
          </w:p>
        </w:tc>
      </w:tr>
      <w:tr w:rsidR="006065AD" w:rsidRPr="006065AD" w14:paraId="611551DD" w14:textId="77777777" w:rsidTr="00821C0D">
        <w:trPr>
          <w:trHeight w:val="34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22ACD" w14:textId="77777777" w:rsidR="006065AD" w:rsidRPr="006065AD" w:rsidRDefault="006065AD" w:rsidP="006065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00DB47" w14:textId="77777777" w:rsidR="006065AD" w:rsidRPr="006065AD" w:rsidRDefault="006065AD" w:rsidP="006065A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065AD">
              <w:rPr>
                <w:b/>
                <w:bCs/>
                <w:color w:val="000000"/>
                <w:sz w:val="28"/>
                <w:szCs w:val="28"/>
              </w:rPr>
              <w:t>Загальна кількість учасників: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05C9C" w14:textId="2BF167E3" w:rsidR="006065AD" w:rsidRPr="00EE3E18" w:rsidRDefault="006065AD" w:rsidP="00821C0D">
            <w:pPr>
              <w:jc w:val="center"/>
              <w:rPr>
                <w:rFonts w:ascii="Calibri" w:hAnsi="Calibri"/>
                <w:b/>
                <w:bCs/>
                <w:color w:val="000000"/>
                <w:lang w:val="uk-UA"/>
              </w:rPr>
            </w:pPr>
            <w:r w:rsidRPr="006065AD">
              <w:rPr>
                <w:rFonts w:ascii="Calibri" w:hAnsi="Calibri"/>
                <w:b/>
                <w:bCs/>
                <w:color w:val="000000"/>
              </w:rPr>
              <w:t>2</w:t>
            </w:r>
            <w:r w:rsidR="00EE3E18">
              <w:rPr>
                <w:rFonts w:ascii="Calibri" w:hAnsi="Calibri"/>
                <w:b/>
                <w:bCs/>
                <w:color w:val="000000"/>
                <w:lang w:val="uk-UA"/>
              </w:rPr>
              <w:t>65</w:t>
            </w:r>
          </w:p>
        </w:tc>
      </w:tr>
    </w:tbl>
    <w:p w14:paraId="205BE442" w14:textId="77777777" w:rsidR="00226A07" w:rsidRPr="00226A07" w:rsidRDefault="00226A07" w:rsidP="008942EB">
      <w:pPr>
        <w:spacing w:line="216" w:lineRule="auto"/>
        <w:ind w:firstLine="567"/>
        <w:jc w:val="both"/>
        <w:rPr>
          <w:sz w:val="28"/>
          <w:szCs w:val="28"/>
          <w:lang w:val="uk-UA"/>
        </w:rPr>
      </w:pPr>
    </w:p>
    <w:sectPr w:rsidR="00226A07" w:rsidRPr="00226A07" w:rsidSect="00BC3B19">
      <w:pgSz w:w="11906" w:h="16838" w:code="9"/>
      <w:pgMar w:top="284" w:right="707" w:bottom="1134" w:left="426" w:header="27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C4C50" w14:textId="77777777" w:rsidR="001F0E81" w:rsidRDefault="001F0E81">
      <w:r>
        <w:separator/>
      </w:r>
    </w:p>
  </w:endnote>
  <w:endnote w:type="continuationSeparator" w:id="0">
    <w:p w14:paraId="2F6EEC37" w14:textId="77777777" w:rsidR="001F0E81" w:rsidRDefault="001F0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7ED90" w14:textId="77777777" w:rsidR="00952A6F" w:rsidRDefault="00952A6F" w:rsidP="009479EF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32</w:t>
    </w:r>
    <w:r>
      <w:rPr>
        <w:rStyle w:val="ab"/>
      </w:rPr>
      <w:fldChar w:fldCharType="end"/>
    </w:r>
  </w:p>
  <w:p w14:paraId="77D18F8A" w14:textId="77777777" w:rsidR="00952A6F" w:rsidRDefault="00952A6F" w:rsidP="00843CD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6C965" w14:textId="77777777" w:rsidR="00952A6F" w:rsidRPr="00C109C3" w:rsidRDefault="00952A6F" w:rsidP="009479EF">
    <w:pPr>
      <w:pStyle w:val="a8"/>
      <w:framePr w:wrap="around" w:vAnchor="text" w:hAnchor="margin" w:xAlign="right" w:y="1"/>
      <w:rPr>
        <w:rStyle w:val="ab"/>
        <w:lang w:val="uk-UA"/>
      </w:rPr>
    </w:pPr>
  </w:p>
  <w:p w14:paraId="09692DD1" w14:textId="77777777" w:rsidR="00952A6F" w:rsidRDefault="00952A6F" w:rsidP="00843CD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0F8BD" w14:textId="77777777" w:rsidR="001F0E81" w:rsidRDefault="001F0E81">
      <w:r>
        <w:separator/>
      </w:r>
    </w:p>
  </w:footnote>
  <w:footnote w:type="continuationSeparator" w:id="0">
    <w:p w14:paraId="1104B519" w14:textId="77777777" w:rsidR="001F0E81" w:rsidRDefault="001F0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9E89B" w14:textId="77777777" w:rsidR="00952A6F" w:rsidRDefault="00952A6F" w:rsidP="0004180A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32</w:t>
    </w:r>
    <w:r>
      <w:rPr>
        <w:rStyle w:val="ab"/>
      </w:rPr>
      <w:fldChar w:fldCharType="end"/>
    </w:r>
  </w:p>
  <w:p w14:paraId="737D6403" w14:textId="77777777" w:rsidR="00952A6F" w:rsidRDefault="00952A6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5634E" w14:textId="4018BC3B" w:rsidR="00952A6F" w:rsidRDefault="00952A6F" w:rsidP="00F55E15">
    <w:pPr>
      <w:pStyle w:val="a6"/>
      <w:jc w:val="center"/>
    </w:pPr>
  </w:p>
  <w:p w14:paraId="1D3F7D82" w14:textId="77777777" w:rsidR="00952A6F" w:rsidRPr="0004180A" w:rsidRDefault="00952A6F" w:rsidP="0004180A">
    <w:pPr>
      <w:pStyle w:val="a6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E6587" w14:textId="2554981A" w:rsidR="00952A6F" w:rsidRDefault="00952A6F">
    <w:pPr>
      <w:pStyle w:val="a6"/>
      <w:jc w:val="center"/>
    </w:pPr>
    <w:bookmarkStart w:id="1" w:name="_Hlk159929852"/>
    <w:bookmarkStart w:id="2" w:name="_Hlk159929853"/>
    <w:bookmarkStart w:id="3" w:name="_Hlk159929855"/>
    <w:bookmarkStart w:id="4" w:name="_Hlk159929856"/>
    <w:bookmarkStart w:id="5" w:name="_Hlk159929857"/>
    <w:bookmarkStart w:id="6" w:name="_Hlk159929858"/>
    <w:bookmarkStart w:id="7" w:name="_Hlk159929859"/>
    <w:bookmarkStart w:id="8" w:name="_Hlk159929860"/>
    <w:bookmarkStart w:id="9" w:name="_Hlk159929861"/>
    <w:bookmarkStart w:id="10" w:name="_Hlk159929862"/>
  </w:p>
  <w:p w14:paraId="74A3574D" w14:textId="2872D199" w:rsidR="00952A6F" w:rsidRDefault="00952A6F" w:rsidP="00DD1437">
    <w:pPr>
      <w:tabs>
        <w:tab w:val="left" w:pos="13608"/>
      </w:tabs>
      <w:rPr>
        <w:b/>
        <w:color w:val="000000"/>
        <w:lang w:val="uk-UA"/>
      </w:rPr>
    </w:pPr>
    <w:r>
      <w:rPr>
        <w:b/>
        <w:color w:val="000000"/>
        <w:lang w:val="uk-UA"/>
      </w:rPr>
      <w:tab/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75F6"/>
    <w:multiLevelType w:val="multilevel"/>
    <w:tmpl w:val="4E962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422DA"/>
    <w:multiLevelType w:val="hybridMultilevel"/>
    <w:tmpl w:val="99C6EFD6"/>
    <w:lvl w:ilvl="0" w:tplc="8BACBF68">
      <w:start w:val="1"/>
      <w:numFmt w:val="decimal"/>
      <w:lvlText w:val="%1."/>
      <w:lvlJc w:val="left"/>
      <w:pPr>
        <w:ind w:left="1283" w:hanging="432"/>
      </w:pPr>
      <w:rPr>
        <w:w w:val="95"/>
        <w:lang w:val="uk-UA" w:eastAsia="uk-UA" w:bidi="uk-UA"/>
      </w:rPr>
    </w:lvl>
    <w:lvl w:ilvl="1" w:tplc="8FC84D4E">
      <w:numFmt w:val="bullet"/>
      <w:lvlText w:val="•"/>
      <w:lvlJc w:val="left"/>
      <w:pPr>
        <w:ind w:left="2252" w:hanging="432"/>
      </w:pPr>
      <w:rPr>
        <w:lang w:val="uk-UA" w:eastAsia="uk-UA" w:bidi="uk-UA"/>
      </w:rPr>
    </w:lvl>
    <w:lvl w:ilvl="2" w:tplc="3E6E86EC">
      <w:numFmt w:val="bullet"/>
      <w:lvlText w:val="•"/>
      <w:lvlJc w:val="left"/>
      <w:pPr>
        <w:ind w:left="3212" w:hanging="432"/>
      </w:pPr>
      <w:rPr>
        <w:lang w:val="uk-UA" w:eastAsia="uk-UA" w:bidi="uk-UA"/>
      </w:rPr>
    </w:lvl>
    <w:lvl w:ilvl="3" w:tplc="A86242CC">
      <w:numFmt w:val="bullet"/>
      <w:lvlText w:val="•"/>
      <w:lvlJc w:val="left"/>
      <w:pPr>
        <w:ind w:left="4172" w:hanging="432"/>
      </w:pPr>
      <w:rPr>
        <w:lang w:val="uk-UA" w:eastAsia="uk-UA" w:bidi="uk-UA"/>
      </w:rPr>
    </w:lvl>
    <w:lvl w:ilvl="4" w:tplc="07F46526">
      <w:numFmt w:val="bullet"/>
      <w:lvlText w:val="•"/>
      <w:lvlJc w:val="left"/>
      <w:pPr>
        <w:ind w:left="5132" w:hanging="432"/>
      </w:pPr>
      <w:rPr>
        <w:lang w:val="uk-UA" w:eastAsia="uk-UA" w:bidi="uk-UA"/>
      </w:rPr>
    </w:lvl>
    <w:lvl w:ilvl="5" w:tplc="C63EF29C">
      <w:numFmt w:val="bullet"/>
      <w:lvlText w:val="•"/>
      <w:lvlJc w:val="left"/>
      <w:pPr>
        <w:ind w:left="6092" w:hanging="432"/>
      </w:pPr>
      <w:rPr>
        <w:lang w:val="uk-UA" w:eastAsia="uk-UA" w:bidi="uk-UA"/>
      </w:rPr>
    </w:lvl>
    <w:lvl w:ilvl="6" w:tplc="0C3CCA40">
      <w:numFmt w:val="bullet"/>
      <w:lvlText w:val="•"/>
      <w:lvlJc w:val="left"/>
      <w:pPr>
        <w:ind w:left="7052" w:hanging="432"/>
      </w:pPr>
      <w:rPr>
        <w:lang w:val="uk-UA" w:eastAsia="uk-UA" w:bidi="uk-UA"/>
      </w:rPr>
    </w:lvl>
    <w:lvl w:ilvl="7" w:tplc="9D44A410">
      <w:numFmt w:val="bullet"/>
      <w:lvlText w:val="•"/>
      <w:lvlJc w:val="left"/>
      <w:pPr>
        <w:ind w:left="8012" w:hanging="432"/>
      </w:pPr>
      <w:rPr>
        <w:lang w:val="uk-UA" w:eastAsia="uk-UA" w:bidi="uk-UA"/>
      </w:rPr>
    </w:lvl>
    <w:lvl w:ilvl="8" w:tplc="7F3E0EB0">
      <w:numFmt w:val="bullet"/>
      <w:lvlText w:val="•"/>
      <w:lvlJc w:val="left"/>
      <w:pPr>
        <w:ind w:left="8972" w:hanging="432"/>
      </w:pPr>
      <w:rPr>
        <w:lang w:val="uk-UA" w:eastAsia="uk-UA" w:bidi="uk-UA"/>
      </w:rPr>
    </w:lvl>
  </w:abstractNum>
  <w:abstractNum w:abstractNumId="2">
    <w:nsid w:val="0BF30F80"/>
    <w:multiLevelType w:val="hybridMultilevel"/>
    <w:tmpl w:val="4C5A8072"/>
    <w:lvl w:ilvl="0" w:tplc="F39415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21D0C"/>
    <w:multiLevelType w:val="hybridMultilevel"/>
    <w:tmpl w:val="0CAC66F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2271E15"/>
    <w:multiLevelType w:val="hybridMultilevel"/>
    <w:tmpl w:val="72686DF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>
    <w:nsid w:val="1BF41E4C"/>
    <w:multiLevelType w:val="hybridMultilevel"/>
    <w:tmpl w:val="99C6EFD6"/>
    <w:lvl w:ilvl="0" w:tplc="FFFFFFFF">
      <w:start w:val="1"/>
      <w:numFmt w:val="decimal"/>
      <w:lvlText w:val="%1."/>
      <w:lvlJc w:val="left"/>
      <w:pPr>
        <w:ind w:left="111" w:hanging="432"/>
      </w:pPr>
      <w:rPr>
        <w:w w:val="95"/>
        <w:lang w:val="uk-UA" w:eastAsia="uk-UA" w:bidi="uk-UA"/>
      </w:rPr>
    </w:lvl>
    <w:lvl w:ilvl="1" w:tplc="FFFFFFFF">
      <w:numFmt w:val="bullet"/>
      <w:lvlText w:val="•"/>
      <w:lvlJc w:val="left"/>
      <w:pPr>
        <w:ind w:left="1080" w:hanging="432"/>
      </w:pPr>
      <w:rPr>
        <w:lang w:val="uk-UA" w:eastAsia="uk-UA" w:bidi="uk-UA"/>
      </w:rPr>
    </w:lvl>
    <w:lvl w:ilvl="2" w:tplc="FFFFFFFF">
      <w:numFmt w:val="bullet"/>
      <w:lvlText w:val="•"/>
      <w:lvlJc w:val="left"/>
      <w:pPr>
        <w:ind w:left="2040" w:hanging="432"/>
      </w:pPr>
      <w:rPr>
        <w:lang w:val="uk-UA" w:eastAsia="uk-UA" w:bidi="uk-UA"/>
      </w:rPr>
    </w:lvl>
    <w:lvl w:ilvl="3" w:tplc="FFFFFFFF">
      <w:numFmt w:val="bullet"/>
      <w:lvlText w:val="•"/>
      <w:lvlJc w:val="left"/>
      <w:pPr>
        <w:ind w:left="3000" w:hanging="432"/>
      </w:pPr>
      <w:rPr>
        <w:lang w:val="uk-UA" w:eastAsia="uk-UA" w:bidi="uk-UA"/>
      </w:rPr>
    </w:lvl>
    <w:lvl w:ilvl="4" w:tplc="FFFFFFFF">
      <w:numFmt w:val="bullet"/>
      <w:lvlText w:val="•"/>
      <w:lvlJc w:val="left"/>
      <w:pPr>
        <w:ind w:left="3960" w:hanging="432"/>
      </w:pPr>
      <w:rPr>
        <w:lang w:val="uk-UA" w:eastAsia="uk-UA" w:bidi="uk-UA"/>
      </w:rPr>
    </w:lvl>
    <w:lvl w:ilvl="5" w:tplc="FFFFFFFF">
      <w:numFmt w:val="bullet"/>
      <w:lvlText w:val="•"/>
      <w:lvlJc w:val="left"/>
      <w:pPr>
        <w:ind w:left="4920" w:hanging="432"/>
      </w:pPr>
      <w:rPr>
        <w:lang w:val="uk-UA" w:eastAsia="uk-UA" w:bidi="uk-UA"/>
      </w:rPr>
    </w:lvl>
    <w:lvl w:ilvl="6" w:tplc="FFFFFFFF">
      <w:numFmt w:val="bullet"/>
      <w:lvlText w:val="•"/>
      <w:lvlJc w:val="left"/>
      <w:pPr>
        <w:ind w:left="5880" w:hanging="432"/>
      </w:pPr>
      <w:rPr>
        <w:lang w:val="uk-UA" w:eastAsia="uk-UA" w:bidi="uk-UA"/>
      </w:rPr>
    </w:lvl>
    <w:lvl w:ilvl="7" w:tplc="FFFFFFFF">
      <w:numFmt w:val="bullet"/>
      <w:lvlText w:val="•"/>
      <w:lvlJc w:val="left"/>
      <w:pPr>
        <w:ind w:left="6840" w:hanging="432"/>
      </w:pPr>
      <w:rPr>
        <w:lang w:val="uk-UA" w:eastAsia="uk-UA" w:bidi="uk-UA"/>
      </w:rPr>
    </w:lvl>
    <w:lvl w:ilvl="8" w:tplc="FFFFFFFF">
      <w:numFmt w:val="bullet"/>
      <w:lvlText w:val="•"/>
      <w:lvlJc w:val="left"/>
      <w:pPr>
        <w:ind w:left="7800" w:hanging="432"/>
      </w:pPr>
      <w:rPr>
        <w:lang w:val="uk-UA" w:eastAsia="uk-UA" w:bidi="uk-UA"/>
      </w:rPr>
    </w:lvl>
  </w:abstractNum>
  <w:abstractNum w:abstractNumId="6">
    <w:nsid w:val="1D5165BF"/>
    <w:multiLevelType w:val="hybridMultilevel"/>
    <w:tmpl w:val="1966D78E"/>
    <w:lvl w:ilvl="0" w:tplc="DD76B1C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>
    <w:nsid w:val="1EA85AF1"/>
    <w:multiLevelType w:val="multilevel"/>
    <w:tmpl w:val="4A0643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EF00EAE"/>
    <w:multiLevelType w:val="hybridMultilevel"/>
    <w:tmpl w:val="90C08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D2AB6"/>
    <w:multiLevelType w:val="multilevel"/>
    <w:tmpl w:val="8C0C5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231E1"/>
    <w:multiLevelType w:val="hybridMultilevel"/>
    <w:tmpl w:val="612AE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AC29CB"/>
    <w:multiLevelType w:val="hybridMultilevel"/>
    <w:tmpl w:val="3670DA52"/>
    <w:lvl w:ilvl="0" w:tplc="DD76B1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35C33CFC"/>
    <w:multiLevelType w:val="hybridMultilevel"/>
    <w:tmpl w:val="5FDE659A"/>
    <w:lvl w:ilvl="0" w:tplc="206063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CAF4651"/>
    <w:multiLevelType w:val="multilevel"/>
    <w:tmpl w:val="C06EB0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4">
    <w:nsid w:val="3D2E4D82"/>
    <w:multiLevelType w:val="hybridMultilevel"/>
    <w:tmpl w:val="83503632"/>
    <w:lvl w:ilvl="0" w:tplc="6616EED6">
      <w:start w:val="3"/>
      <w:numFmt w:val="bullet"/>
      <w:lvlText w:val="-"/>
      <w:lvlJc w:val="left"/>
      <w:pPr>
        <w:ind w:left="199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48BE60E5"/>
    <w:multiLevelType w:val="hybridMultilevel"/>
    <w:tmpl w:val="2BFA5E58"/>
    <w:lvl w:ilvl="0" w:tplc="6616EED6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D6E41B2"/>
    <w:multiLevelType w:val="hybridMultilevel"/>
    <w:tmpl w:val="1F58C58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7F22E17"/>
    <w:multiLevelType w:val="multilevel"/>
    <w:tmpl w:val="9BE655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8">
    <w:nsid w:val="580C1B15"/>
    <w:multiLevelType w:val="hybridMultilevel"/>
    <w:tmpl w:val="644AE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4D23A0"/>
    <w:multiLevelType w:val="hybridMultilevel"/>
    <w:tmpl w:val="23D280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6B2B8E"/>
    <w:multiLevelType w:val="hybridMultilevel"/>
    <w:tmpl w:val="121E814C"/>
    <w:lvl w:ilvl="0" w:tplc="6F0A5E6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1763EA"/>
    <w:multiLevelType w:val="hybridMultilevel"/>
    <w:tmpl w:val="BFB888C2"/>
    <w:lvl w:ilvl="0" w:tplc="0422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>
    <w:nsid w:val="68C528CA"/>
    <w:multiLevelType w:val="hybridMultilevel"/>
    <w:tmpl w:val="8490EC0E"/>
    <w:lvl w:ilvl="0" w:tplc="DD76B1C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>
    <w:nsid w:val="6B4E4CD6"/>
    <w:multiLevelType w:val="hybridMultilevel"/>
    <w:tmpl w:val="764E1E78"/>
    <w:lvl w:ilvl="0" w:tplc="5E6A6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921C13"/>
    <w:multiLevelType w:val="hybridMultilevel"/>
    <w:tmpl w:val="E03C015C"/>
    <w:lvl w:ilvl="0" w:tplc="85EAF230">
      <w:numFmt w:val="bullet"/>
      <w:lvlText w:val="•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>
    <w:nsid w:val="6C170267"/>
    <w:multiLevelType w:val="hybridMultilevel"/>
    <w:tmpl w:val="AE8C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E0B9F"/>
    <w:multiLevelType w:val="hybridMultilevel"/>
    <w:tmpl w:val="27320A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931DF1"/>
    <w:multiLevelType w:val="hybridMultilevel"/>
    <w:tmpl w:val="CF28C102"/>
    <w:lvl w:ilvl="0" w:tplc="EC1EEE7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F6F46FD6">
      <w:numFmt w:val="none"/>
      <w:lvlText w:val=""/>
      <w:lvlJc w:val="left"/>
      <w:pPr>
        <w:tabs>
          <w:tab w:val="num" w:pos="360"/>
        </w:tabs>
      </w:pPr>
    </w:lvl>
    <w:lvl w:ilvl="2" w:tplc="F070C220">
      <w:numFmt w:val="none"/>
      <w:lvlText w:val=""/>
      <w:lvlJc w:val="left"/>
      <w:pPr>
        <w:tabs>
          <w:tab w:val="num" w:pos="360"/>
        </w:tabs>
      </w:pPr>
    </w:lvl>
    <w:lvl w:ilvl="3" w:tplc="DEF87636">
      <w:numFmt w:val="none"/>
      <w:lvlText w:val=""/>
      <w:lvlJc w:val="left"/>
      <w:pPr>
        <w:tabs>
          <w:tab w:val="num" w:pos="360"/>
        </w:tabs>
      </w:pPr>
    </w:lvl>
    <w:lvl w:ilvl="4" w:tplc="8D7C619C">
      <w:numFmt w:val="none"/>
      <w:lvlText w:val=""/>
      <w:lvlJc w:val="left"/>
      <w:pPr>
        <w:tabs>
          <w:tab w:val="num" w:pos="360"/>
        </w:tabs>
      </w:pPr>
    </w:lvl>
    <w:lvl w:ilvl="5" w:tplc="F2D6A19E">
      <w:numFmt w:val="none"/>
      <w:lvlText w:val=""/>
      <w:lvlJc w:val="left"/>
      <w:pPr>
        <w:tabs>
          <w:tab w:val="num" w:pos="360"/>
        </w:tabs>
      </w:pPr>
    </w:lvl>
    <w:lvl w:ilvl="6" w:tplc="C38A03BA">
      <w:numFmt w:val="none"/>
      <w:lvlText w:val=""/>
      <w:lvlJc w:val="left"/>
      <w:pPr>
        <w:tabs>
          <w:tab w:val="num" w:pos="360"/>
        </w:tabs>
      </w:pPr>
    </w:lvl>
    <w:lvl w:ilvl="7" w:tplc="2FB24EB2">
      <w:numFmt w:val="none"/>
      <w:lvlText w:val=""/>
      <w:lvlJc w:val="left"/>
      <w:pPr>
        <w:tabs>
          <w:tab w:val="num" w:pos="360"/>
        </w:tabs>
      </w:pPr>
    </w:lvl>
    <w:lvl w:ilvl="8" w:tplc="7DF817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7"/>
  </w:num>
  <w:num w:numId="2">
    <w:abstractNumId w:val="3"/>
  </w:num>
  <w:num w:numId="3">
    <w:abstractNumId w:val="16"/>
  </w:num>
  <w:num w:numId="4">
    <w:abstractNumId w:val="12"/>
  </w:num>
  <w:num w:numId="5">
    <w:abstractNumId w:val="15"/>
  </w:num>
  <w:num w:numId="6">
    <w:abstractNumId w:val="18"/>
  </w:num>
  <w:num w:numId="7">
    <w:abstractNumId w:val="10"/>
  </w:num>
  <w:num w:numId="8">
    <w:abstractNumId w:val="20"/>
  </w:num>
  <w:num w:numId="9">
    <w:abstractNumId w:val="13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1"/>
  </w:num>
  <w:num w:numId="13">
    <w:abstractNumId w:val="5"/>
  </w:num>
  <w:num w:numId="14">
    <w:abstractNumId w:val="17"/>
  </w:num>
  <w:num w:numId="15">
    <w:abstractNumId w:val="25"/>
  </w:num>
  <w:num w:numId="16">
    <w:abstractNumId w:val="2"/>
  </w:num>
  <w:num w:numId="17">
    <w:abstractNumId w:val="8"/>
  </w:num>
  <w:num w:numId="18">
    <w:abstractNumId w:val="0"/>
  </w:num>
  <w:num w:numId="19">
    <w:abstractNumId w:val="9"/>
  </w:num>
  <w:num w:numId="20">
    <w:abstractNumId w:val="23"/>
  </w:num>
  <w:num w:numId="21">
    <w:abstractNumId w:val="26"/>
  </w:num>
  <w:num w:numId="22">
    <w:abstractNumId w:val="21"/>
  </w:num>
  <w:num w:numId="23">
    <w:abstractNumId w:val="4"/>
  </w:num>
  <w:num w:numId="24">
    <w:abstractNumId w:val="14"/>
  </w:num>
  <w:num w:numId="25">
    <w:abstractNumId w:val="6"/>
  </w:num>
  <w:num w:numId="26">
    <w:abstractNumId w:val="22"/>
  </w:num>
  <w:num w:numId="27">
    <w:abstractNumId w:val="11"/>
  </w:num>
  <w:num w:numId="28">
    <w:abstractNumId w:val="2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6F"/>
    <w:rsid w:val="00001498"/>
    <w:rsid w:val="00017942"/>
    <w:rsid w:val="000201CD"/>
    <w:rsid w:val="00020F40"/>
    <w:rsid w:val="0003082D"/>
    <w:rsid w:val="00030FE9"/>
    <w:rsid w:val="00032D21"/>
    <w:rsid w:val="00034D95"/>
    <w:rsid w:val="00035026"/>
    <w:rsid w:val="00036412"/>
    <w:rsid w:val="00040171"/>
    <w:rsid w:val="0004180A"/>
    <w:rsid w:val="00051041"/>
    <w:rsid w:val="000552BC"/>
    <w:rsid w:val="00061ADD"/>
    <w:rsid w:val="00062D76"/>
    <w:rsid w:val="00065C49"/>
    <w:rsid w:val="00066E14"/>
    <w:rsid w:val="00075EFA"/>
    <w:rsid w:val="0008105B"/>
    <w:rsid w:val="0009436F"/>
    <w:rsid w:val="00097384"/>
    <w:rsid w:val="000A7B99"/>
    <w:rsid w:val="000B1A70"/>
    <w:rsid w:val="000B25C5"/>
    <w:rsid w:val="000B7E73"/>
    <w:rsid w:val="000D1A0B"/>
    <w:rsid w:val="000D3164"/>
    <w:rsid w:val="000E3433"/>
    <w:rsid w:val="000E368A"/>
    <w:rsid w:val="000E7C90"/>
    <w:rsid w:val="000F1512"/>
    <w:rsid w:val="000F221F"/>
    <w:rsid w:val="000F254C"/>
    <w:rsid w:val="000F3A58"/>
    <w:rsid w:val="000F4F39"/>
    <w:rsid w:val="000F745F"/>
    <w:rsid w:val="00100159"/>
    <w:rsid w:val="00100544"/>
    <w:rsid w:val="00101386"/>
    <w:rsid w:val="00112769"/>
    <w:rsid w:val="001129C8"/>
    <w:rsid w:val="0011363D"/>
    <w:rsid w:val="0011459A"/>
    <w:rsid w:val="00114ECF"/>
    <w:rsid w:val="00120900"/>
    <w:rsid w:val="00123256"/>
    <w:rsid w:val="00132309"/>
    <w:rsid w:val="001400F4"/>
    <w:rsid w:val="00143C9E"/>
    <w:rsid w:val="00150E92"/>
    <w:rsid w:val="00151BCF"/>
    <w:rsid w:val="0015300D"/>
    <w:rsid w:val="001630E1"/>
    <w:rsid w:val="00172104"/>
    <w:rsid w:val="00173B01"/>
    <w:rsid w:val="00182E14"/>
    <w:rsid w:val="00183890"/>
    <w:rsid w:val="0018392C"/>
    <w:rsid w:val="001910BD"/>
    <w:rsid w:val="00191B91"/>
    <w:rsid w:val="00195ABE"/>
    <w:rsid w:val="001A01B4"/>
    <w:rsid w:val="001A161D"/>
    <w:rsid w:val="001A24AD"/>
    <w:rsid w:val="001A2596"/>
    <w:rsid w:val="001A2760"/>
    <w:rsid w:val="001B1B39"/>
    <w:rsid w:val="001B3D52"/>
    <w:rsid w:val="001C2607"/>
    <w:rsid w:val="001C3139"/>
    <w:rsid w:val="001C38F9"/>
    <w:rsid w:val="001C5E7C"/>
    <w:rsid w:val="001D1282"/>
    <w:rsid w:val="001E05C2"/>
    <w:rsid w:val="001E2135"/>
    <w:rsid w:val="001E2B36"/>
    <w:rsid w:val="001E42F3"/>
    <w:rsid w:val="001E5ADC"/>
    <w:rsid w:val="001E673A"/>
    <w:rsid w:val="001E7972"/>
    <w:rsid w:val="001F0206"/>
    <w:rsid w:val="001F0E81"/>
    <w:rsid w:val="001F4553"/>
    <w:rsid w:val="00206CDA"/>
    <w:rsid w:val="00213DCE"/>
    <w:rsid w:val="00213E7D"/>
    <w:rsid w:val="00221C77"/>
    <w:rsid w:val="00225DA5"/>
    <w:rsid w:val="00226A07"/>
    <w:rsid w:val="002300EA"/>
    <w:rsid w:val="0023471F"/>
    <w:rsid w:val="002406E5"/>
    <w:rsid w:val="002409FC"/>
    <w:rsid w:val="0024423F"/>
    <w:rsid w:val="002444EC"/>
    <w:rsid w:val="0024654D"/>
    <w:rsid w:val="00252CB8"/>
    <w:rsid w:val="0025787E"/>
    <w:rsid w:val="00261AD1"/>
    <w:rsid w:val="00261DA9"/>
    <w:rsid w:val="00262288"/>
    <w:rsid w:val="00271A82"/>
    <w:rsid w:val="00271E66"/>
    <w:rsid w:val="00275DCB"/>
    <w:rsid w:val="0027744A"/>
    <w:rsid w:val="00280271"/>
    <w:rsid w:val="0028072E"/>
    <w:rsid w:val="00281B9D"/>
    <w:rsid w:val="00284C7C"/>
    <w:rsid w:val="0028743B"/>
    <w:rsid w:val="00291C9F"/>
    <w:rsid w:val="00293307"/>
    <w:rsid w:val="002A2843"/>
    <w:rsid w:val="002A5541"/>
    <w:rsid w:val="002B1DC8"/>
    <w:rsid w:val="002B3791"/>
    <w:rsid w:val="002B53FF"/>
    <w:rsid w:val="002C21D7"/>
    <w:rsid w:val="002C5E5E"/>
    <w:rsid w:val="002D0977"/>
    <w:rsid w:val="002D28B4"/>
    <w:rsid w:val="002E0C69"/>
    <w:rsid w:val="002E4289"/>
    <w:rsid w:val="002E4829"/>
    <w:rsid w:val="002F337E"/>
    <w:rsid w:val="002F42C6"/>
    <w:rsid w:val="00314440"/>
    <w:rsid w:val="00321366"/>
    <w:rsid w:val="00322099"/>
    <w:rsid w:val="003251C6"/>
    <w:rsid w:val="00326A47"/>
    <w:rsid w:val="0032703B"/>
    <w:rsid w:val="00334A50"/>
    <w:rsid w:val="003405EA"/>
    <w:rsid w:val="00340D62"/>
    <w:rsid w:val="00346BE4"/>
    <w:rsid w:val="00350382"/>
    <w:rsid w:val="00356AC5"/>
    <w:rsid w:val="00362434"/>
    <w:rsid w:val="00373DCC"/>
    <w:rsid w:val="00377183"/>
    <w:rsid w:val="00383A21"/>
    <w:rsid w:val="0039055B"/>
    <w:rsid w:val="003940D5"/>
    <w:rsid w:val="003A4669"/>
    <w:rsid w:val="003A76F1"/>
    <w:rsid w:val="003B221C"/>
    <w:rsid w:val="003C5451"/>
    <w:rsid w:val="003D081A"/>
    <w:rsid w:val="003D154A"/>
    <w:rsid w:val="003D4A13"/>
    <w:rsid w:val="003D4F6E"/>
    <w:rsid w:val="003D7027"/>
    <w:rsid w:val="003F0D6E"/>
    <w:rsid w:val="003F1226"/>
    <w:rsid w:val="003F1A4E"/>
    <w:rsid w:val="003F30E5"/>
    <w:rsid w:val="00406758"/>
    <w:rsid w:val="00406C90"/>
    <w:rsid w:val="00411041"/>
    <w:rsid w:val="00411A1F"/>
    <w:rsid w:val="00413339"/>
    <w:rsid w:val="00430432"/>
    <w:rsid w:val="0043518A"/>
    <w:rsid w:val="00437DCB"/>
    <w:rsid w:val="00440A37"/>
    <w:rsid w:val="0044146F"/>
    <w:rsid w:val="00447B75"/>
    <w:rsid w:val="0045113D"/>
    <w:rsid w:val="00454A57"/>
    <w:rsid w:val="0045767C"/>
    <w:rsid w:val="004616ED"/>
    <w:rsid w:val="0046744A"/>
    <w:rsid w:val="00471242"/>
    <w:rsid w:val="00471FBC"/>
    <w:rsid w:val="00474D22"/>
    <w:rsid w:val="0048163A"/>
    <w:rsid w:val="00483378"/>
    <w:rsid w:val="00491CA6"/>
    <w:rsid w:val="00495772"/>
    <w:rsid w:val="00496CA8"/>
    <w:rsid w:val="004A2143"/>
    <w:rsid w:val="004A278F"/>
    <w:rsid w:val="004A7D5C"/>
    <w:rsid w:val="004B1238"/>
    <w:rsid w:val="004B1CD0"/>
    <w:rsid w:val="004B24AF"/>
    <w:rsid w:val="004B3C2E"/>
    <w:rsid w:val="004B6722"/>
    <w:rsid w:val="004C30BC"/>
    <w:rsid w:val="004F4042"/>
    <w:rsid w:val="0050741B"/>
    <w:rsid w:val="00507639"/>
    <w:rsid w:val="005079BB"/>
    <w:rsid w:val="00510F4B"/>
    <w:rsid w:val="0051192C"/>
    <w:rsid w:val="00512BDF"/>
    <w:rsid w:val="00517592"/>
    <w:rsid w:val="005205F7"/>
    <w:rsid w:val="0052551B"/>
    <w:rsid w:val="005274B0"/>
    <w:rsid w:val="00530450"/>
    <w:rsid w:val="005305DB"/>
    <w:rsid w:val="00530C4A"/>
    <w:rsid w:val="0053127C"/>
    <w:rsid w:val="0053173D"/>
    <w:rsid w:val="00531E2A"/>
    <w:rsid w:val="005346E1"/>
    <w:rsid w:val="0053705B"/>
    <w:rsid w:val="00540D2A"/>
    <w:rsid w:val="0054667A"/>
    <w:rsid w:val="00555B1C"/>
    <w:rsid w:val="00556646"/>
    <w:rsid w:val="005677CC"/>
    <w:rsid w:val="00573EB5"/>
    <w:rsid w:val="00584802"/>
    <w:rsid w:val="00587F5E"/>
    <w:rsid w:val="005A06D1"/>
    <w:rsid w:val="005A23AF"/>
    <w:rsid w:val="005A4DAE"/>
    <w:rsid w:val="005C1D5D"/>
    <w:rsid w:val="005C3476"/>
    <w:rsid w:val="005C5292"/>
    <w:rsid w:val="005C66AC"/>
    <w:rsid w:val="005D378D"/>
    <w:rsid w:val="005D5739"/>
    <w:rsid w:val="005E0313"/>
    <w:rsid w:val="005E05D2"/>
    <w:rsid w:val="005E2D43"/>
    <w:rsid w:val="005F2B06"/>
    <w:rsid w:val="005F492A"/>
    <w:rsid w:val="005F5CC9"/>
    <w:rsid w:val="005F75C6"/>
    <w:rsid w:val="00600565"/>
    <w:rsid w:val="00601A12"/>
    <w:rsid w:val="006065AD"/>
    <w:rsid w:val="00612935"/>
    <w:rsid w:val="00615A85"/>
    <w:rsid w:val="0061667D"/>
    <w:rsid w:val="006202FD"/>
    <w:rsid w:val="00630348"/>
    <w:rsid w:val="0063096A"/>
    <w:rsid w:val="00632247"/>
    <w:rsid w:val="00633619"/>
    <w:rsid w:val="006340C1"/>
    <w:rsid w:val="00642044"/>
    <w:rsid w:val="00647450"/>
    <w:rsid w:val="00651310"/>
    <w:rsid w:val="006518E5"/>
    <w:rsid w:val="00655D5C"/>
    <w:rsid w:val="00656799"/>
    <w:rsid w:val="006603F4"/>
    <w:rsid w:val="006656AA"/>
    <w:rsid w:val="00666CAF"/>
    <w:rsid w:val="006779C1"/>
    <w:rsid w:val="006801CD"/>
    <w:rsid w:val="00687899"/>
    <w:rsid w:val="00687F4E"/>
    <w:rsid w:val="006975EF"/>
    <w:rsid w:val="006A09FF"/>
    <w:rsid w:val="006A2A95"/>
    <w:rsid w:val="006D2663"/>
    <w:rsid w:val="006F0FD3"/>
    <w:rsid w:val="006F1D28"/>
    <w:rsid w:val="006F7D72"/>
    <w:rsid w:val="007014FE"/>
    <w:rsid w:val="00703F12"/>
    <w:rsid w:val="007041D8"/>
    <w:rsid w:val="007070B5"/>
    <w:rsid w:val="00711B5F"/>
    <w:rsid w:val="00712AF2"/>
    <w:rsid w:val="007149A4"/>
    <w:rsid w:val="00715CBC"/>
    <w:rsid w:val="007173DB"/>
    <w:rsid w:val="0071772A"/>
    <w:rsid w:val="00720960"/>
    <w:rsid w:val="00723CEB"/>
    <w:rsid w:val="00727303"/>
    <w:rsid w:val="00727987"/>
    <w:rsid w:val="00733C16"/>
    <w:rsid w:val="007441B1"/>
    <w:rsid w:val="00744BA6"/>
    <w:rsid w:val="00744C31"/>
    <w:rsid w:val="007502B6"/>
    <w:rsid w:val="00754477"/>
    <w:rsid w:val="00755673"/>
    <w:rsid w:val="007636EF"/>
    <w:rsid w:val="007749D4"/>
    <w:rsid w:val="007773A4"/>
    <w:rsid w:val="00777D3E"/>
    <w:rsid w:val="00781650"/>
    <w:rsid w:val="00784BF6"/>
    <w:rsid w:val="007862ED"/>
    <w:rsid w:val="00786570"/>
    <w:rsid w:val="00786975"/>
    <w:rsid w:val="00796387"/>
    <w:rsid w:val="00796BF3"/>
    <w:rsid w:val="007A2D47"/>
    <w:rsid w:val="007B2906"/>
    <w:rsid w:val="007B2990"/>
    <w:rsid w:val="007B509A"/>
    <w:rsid w:val="007C3C9B"/>
    <w:rsid w:val="007C506F"/>
    <w:rsid w:val="007D134B"/>
    <w:rsid w:val="007E0EBE"/>
    <w:rsid w:val="007E355F"/>
    <w:rsid w:val="007E69D5"/>
    <w:rsid w:val="007E754C"/>
    <w:rsid w:val="007F1681"/>
    <w:rsid w:val="007F5E7F"/>
    <w:rsid w:val="007F7A70"/>
    <w:rsid w:val="0080098A"/>
    <w:rsid w:val="00806202"/>
    <w:rsid w:val="00812F79"/>
    <w:rsid w:val="00815EEE"/>
    <w:rsid w:val="00815EFD"/>
    <w:rsid w:val="00821C0D"/>
    <w:rsid w:val="0083057B"/>
    <w:rsid w:val="00832318"/>
    <w:rsid w:val="00833E7F"/>
    <w:rsid w:val="008360A4"/>
    <w:rsid w:val="00836807"/>
    <w:rsid w:val="00843CD7"/>
    <w:rsid w:val="00846C36"/>
    <w:rsid w:val="00861584"/>
    <w:rsid w:val="0087187B"/>
    <w:rsid w:val="0087419F"/>
    <w:rsid w:val="00876DC9"/>
    <w:rsid w:val="0088028C"/>
    <w:rsid w:val="00883B33"/>
    <w:rsid w:val="00884F34"/>
    <w:rsid w:val="00887417"/>
    <w:rsid w:val="00891702"/>
    <w:rsid w:val="00891B8D"/>
    <w:rsid w:val="008942EB"/>
    <w:rsid w:val="00895A6F"/>
    <w:rsid w:val="00896CC7"/>
    <w:rsid w:val="008A79EA"/>
    <w:rsid w:val="008B65AB"/>
    <w:rsid w:val="008B6EF6"/>
    <w:rsid w:val="008B7236"/>
    <w:rsid w:val="008C11AA"/>
    <w:rsid w:val="008C728B"/>
    <w:rsid w:val="008E2CCF"/>
    <w:rsid w:val="008F0F98"/>
    <w:rsid w:val="008F2AF8"/>
    <w:rsid w:val="008F7E2A"/>
    <w:rsid w:val="0090317B"/>
    <w:rsid w:val="00905953"/>
    <w:rsid w:val="00912402"/>
    <w:rsid w:val="00912B17"/>
    <w:rsid w:val="00913A2B"/>
    <w:rsid w:val="00921F9B"/>
    <w:rsid w:val="00922272"/>
    <w:rsid w:val="00925557"/>
    <w:rsid w:val="00933AB7"/>
    <w:rsid w:val="009447F7"/>
    <w:rsid w:val="00945794"/>
    <w:rsid w:val="009479EF"/>
    <w:rsid w:val="00952A6F"/>
    <w:rsid w:val="00952EF7"/>
    <w:rsid w:val="00954B5A"/>
    <w:rsid w:val="00954D3B"/>
    <w:rsid w:val="00962160"/>
    <w:rsid w:val="00962472"/>
    <w:rsid w:val="00974157"/>
    <w:rsid w:val="00977F5C"/>
    <w:rsid w:val="00982788"/>
    <w:rsid w:val="00983EF1"/>
    <w:rsid w:val="00991D6E"/>
    <w:rsid w:val="009A681B"/>
    <w:rsid w:val="009A7721"/>
    <w:rsid w:val="009B5ECB"/>
    <w:rsid w:val="009C01E3"/>
    <w:rsid w:val="009C2E22"/>
    <w:rsid w:val="009C2F2B"/>
    <w:rsid w:val="009D2570"/>
    <w:rsid w:val="009E0536"/>
    <w:rsid w:val="009E33E9"/>
    <w:rsid w:val="009E3B6A"/>
    <w:rsid w:val="009F5840"/>
    <w:rsid w:val="00A00A7E"/>
    <w:rsid w:val="00A03C08"/>
    <w:rsid w:val="00A070C0"/>
    <w:rsid w:val="00A0783C"/>
    <w:rsid w:val="00A16622"/>
    <w:rsid w:val="00A23FA0"/>
    <w:rsid w:val="00A33257"/>
    <w:rsid w:val="00A3710C"/>
    <w:rsid w:val="00A429BB"/>
    <w:rsid w:val="00A476AF"/>
    <w:rsid w:val="00A47FC3"/>
    <w:rsid w:val="00A5181E"/>
    <w:rsid w:val="00A51ABE"/>
    <w:rsid w:val="00A520AD"/>
    <w:rsid w:val="00A53427"/>
    <w:rsid w:val="00A63707"/>
    <w:rsid w:val="00A676E0"/>
    <w:rsid w:val="00A67D0D"/>
    <w:rsid w:val="00A743CF"/>
    <w:rsid w:val="00A754F6"/>
    <w:rsid w:val="00A76318"/>
    <w:rsid w:val="00A93BCF"/>
    <w:rsid w:val="00A96999"/>
    <w:rsid w:val="00A97BB5"/>
    <w:rsid w:val="00AA5C75"/>
    <w:rsid w:val="00AB35F0"/>
    <w:rsid w:val="00AB7989"/>
    <w:rsid w:val="00AC265D"/>
    <w:rsid w:val="00AC5B0C"/>
    <w:rsid w:val="00AD16D0"/>
    <w:rsid w:val="00AD78B5"/>
    <w:rsid w:val="00AF715A"/>
    <w:rsid w:val="00B04B3B"/>
    <w:rsid w:val="00B13739"/>
    <w:rsid w:val="00B1419E"/>
    <w:rsid w:val="00B15E2E"/>
    <w:rsid w:val="00B15F69"/>
    <w:rsid w:val="00B16313"/>
    <w:rsid w:val="00B21A64"/>
    <w:rsid w:val="00B2415B"/>
    <w:rsid w:val="00B300C5"/>
    <w:rsid w:val="00B30330"/>
    <w:rsid w:val="00B33FCB"/>
    <w:rsid w:val="00B40366"/>
    <w:rsid w:val="00B40984"/>
    <w:rsid w:val="00B43502"/>
    <w:rsid w:val="00B438BD"/>
    <w:rsid w:val="00B43C84"/>
    <w:rsid w:val="00B469B5"/>
    <w:rsid w:val="00B52D5B"/>
    <w:rsid w:val="00B53544"/>
    <w:rsid w:val="00B568E6"/>
    <w:rsid w:val="00B608D5"/>
    <w:rsid w:val="00B6273A"/>
    <w:rsid w:val="00B7075A"/>
    <w:rsid w:val="00B70D0D"/>
    <w:rsid w:val="00B71FC4"/>
    <w:rsid w:val="00B765B4"/>
    <w:rsid w:val="00B77E7D"/>
    <w:rsid w:val="00B95F01"/>
    <w:rsid w:val="00BA09D2"/>
    <w:rsid w:val="00BA556D"/>
    <w:rsid w:val="00BA5DED"/>
    <w:rsid w:val="00BB182F"/>
    <w:rsid w:val="00BB6850"/>
    <w:rsid w:val="00BB6B59"/>
    <w:rsid w:val="00BB7666"/>
    <w:rsid w:val="00BC014A"/>
    <w:rsid w:val="00BC24B1"/>
    <w:rsid w:val="00BC3B19"/>
    <w:rsid w:val="00BC4164"/>
    <w:rsid w:val="00BC43D1"/>
    <w:rsid w:val="00BC4C8C"/>
    <w:rsid w:val="00BC64E4"/>
    <w:rsid w:val="00BC7FA1"/>
    <w:rsid w:val="00BD4187"/>
    <w:rsid w:val="00BD4510"/>
    <w:rsid w:val="00BD666F"/>
    <w:rsid w:val="00BE1011"/>
    <w:rsid w:val="00BE2DEF"/>
    <w:rsid w:val="00BE68B1"/>
    <w:rsid w:val="00BE7E4D"/>
    <w:rsid w:val="00BF5394"/>
    <w:rsid w:val="00C109C3"/>
    <w:rsid w:val="00C15539"/>
    <w:rsid w:val="00C2031C"/>
    <w:rsid w:val="00C24F1C"/>
    <w:rsid w:val="00C368C8"/>
    <w:rsid w:val="00C36F1E"/>
    <w:rsid w:val="00C37AB0"/>
    <w:rsid w:val="00C40FFA"/>
    <w:rsid w:val="00C45949"/>
    <w:rsid w:val="00C45FFC"/>
    <w:rsid w:val="00C47715"/>
    <w:rsid w:val="00C575DB"/>
    <w:rsid w:val="00C7567F"/>
    <w:rsid w:val="00C821FE"/>
    <w:rsid w:val="00C86055"/>
    <w:rsid w:val="00C9432E"/>
    <w:rsid w:val="00C960E7"/>
    <w:rsid w:val="00C96C9F"/>
    <w:rsid w:val="00C96E94"/>
    <w:rsid w:val="00CA1285"/>
    <w:rsid w:val="00CA4679"/>
    <w:rsid w:val="00CA646E"/>
    <w:rsid w:val="00CA648D"/>
    <w:rsid w:val="00CA72A1"/>
    <w:rsid w:val="00CB0E6C"/>
    <w:rsid w:val="00CB1170"/>
    <w:rsid w:val="00CB4120"/>
    <w:rsid w:val="00CB4379"/>
    <w:rsid w:val="00CB493E"/>
    <w:rsid w:val="00CB7527"/>
    <w:rsid w:val="00CC056B"/>
    <w:rsid w:val="00CC074C"/>
    <w:rsid w:val="00CC08A7"/>
    <w:rsid w:val="00CC2628"/>
    <w:rsid w:val="00CC7CBF"/>
    <w:rsid w:val="00CD212F"/>
    <w:rsid w:val="00CD35F3"/>
    <w:rsid w:val="00CD4EBF"/>
    <w:rsid w:val="00CE0430"/>
    <w:rsid w:val="00CE10FB"/>
    <w:rsid w:val="00CF7926"/>
    <w:rsid w:val="00D06226"/>
    <w:rsid w:val="00D06765"/>
    <w:rsid w:val="00D07FE6"/>
    <w:rsid w:val="00D14D14"/>
    <w:rsid w:val="00D1688D"/>
    <w:rsid w:val="00D2049C"/>
    <w:rsid w:val="00D27869"/>
    <w:rsid w:val="00D31A2B"/>
    <w:rsid w:val="00D330E4"/>
    <w:rsid w:val="00D34055"/>
    <w:rsid w:val="00D35496"/>
    <w:rsid w:val="00D36ED9"/>
    <w:rsid w:val="00D414BF"/>
    <w:rsid w:val="00D41E52"/>
    <w:rsid w:val="00D4212D"/>
    <w:rsid w:val="00D433F5"/>
    <w:rsid w:val="00D44654"/>
    <w:rsid w:val="00D5056B"/>
    <w:rsid w:val="00D51261"/>
    <w:rsid w:val="00D52BD1"/>
    <w:rsid w:val="00D565E2"/>
    <w:rsid w:val="00D80135"/>
    <w:rsid w:val="00D82BC5"/>
    <w:rsid w:val="00D82DD7"/>
    <w:rsid w:val="00D839FA"/>
    <w:rsid w:val="00D9126A"/>
    <w:rsid w:val="00D96B67"/>
    <w:rsid w:val="00DA43D2"/>
    <w:rsid w:val="00DB162D"/>
    <w:rsid w:val="00DB688D"/>
    <w:rsid w:val="00DC284A"/>
    <w:rsid w:val="00DD1437"/>
    <w:rsid w:val="00DD2FEA"/>
    <w:rsid w:val="00DD377C"/>
    <w:rsid w:val="00DD4B18"/>
    <w:rsid w:val="00DE064E"/>
    <w:rsid w:val="00DE0AD7"/>
    <w:rsid w:val="00DE6A80"/>
    <w:rsid w:val="00DF05D0"/>
    <w:rsid w:val="00DF3C52"/>
    <w:rsid w:val="00E05904"/>
    <w:rsid w:val="00E069D4"/>
    <w:rsid w:val="00E12561"/>
    <w:rsid w:val="00E20AEA"/>
    <w:rsid w:val="00E36EDE"/>
    <w:rsid w:val="00E37B1E"/>
    <w:rsid w:val="00E5437B"/>
    <w:rsid w:val="00E565A8"/>
    <w:rsid w:val="00E57032"/>
    <w:rsid w:val="00E672A4"/>
    <w:rsid w:val="00E72B43"/>
    <w:rsid w:val="00E77893"/>
    <w:rsid w:val="00E82535"/>
    <w:rsid w:val="00E93E0B"/>
    <w:rsid w:val="00E94ACB"/>
    <w:rsid w:val="00EA15A7"/>
    <w:rsid w:val="00EB3441"/>
    <w:rsid w:val="00EC13E8"/>
    <w:rsid w:val="00EC3B95"/>
    <w:rsid w:val="00EC6369"/>
    <w:rsid w:val="00ED73F8"/>
    <w:rsid w:val="00ED7B7A"/>
    <w:rsid w:val="00EE3E18"/>
    <w:rsid w:val="00EE5757"/>
    <w:rsid w:val="00EF049E"/>
    <w:rsid w:val="00EF0D13"/>
    <w:rsid w:val="00EF49C0"/>
    <w:rsid w:val="00EF7926"/>
    <w:rsid w:val="00F020C2"/>
    <w:rsid w:val="00F024A4"/>
    <w:rsid w:val="00F04ADD"/>
    <w:rsid w:val="00F07599"/>
    <w:rsid w:val="00F1162E"/>
    <w:rsid w:val="00F14BD3"/>
    <w:rsid w:val="00F23DD4"/>
    <w:rsid w:val="00F24197"/>
    <w:rsid w:val="00F2586C"/>
    <w:rsid w:val="00F25BC7"/>
    <w:rsid w:val="00F537D9"/>
    <w:rsid w:val="00F54A7A"/>
    <w:rsid w:val="00F55E15"/>
    <w:rsid w:val="00F575AA"/>
    <w:rsid w:val="00F57DDA"/>
    <w:rsid w:val="00F61541"/>
    <w:rsid w:val="00F67A00"/>
    <w:rsid w:val="00F74598"/>
    <w:rsid w:val="00F82FC6"/>
    <w:rsid w:val="00F91ABB"/>
    <w:rsid w:val="00F934DF"/>
    <w:rsid w:val="00F965B9"/>
    <w:rsid w:val="00FA1FE1"/>
    <w:rsid w:val="00FA2DC7"/>
    <w:rsid w:val="00FA610C"/>
    <w:rsid w:val="00FB00D7"/>
    <w:rsid w:val="00FB10BE"/>
    <w:rsid w:val="00FB53B5"/>
    <w:rsid w:val="00FB6837"/>
    <w:rsid w:val="00FB7C43"/>
    <w:rsid w:val="00FC2DE2"/>
    <w:rsid w:val="00FC4683"/>
    <w:rsid w:val="00FC5FFD"/>
    <w:rsid w:val="00FC604B"/>
    <w:rsid w:val="00FC668C"/>
    <w:rsid w:val="00FD004B"/>
    <w:rsid w:val="00FD28A6"/>
    <w:rsid w:val="00FD314F"/>
    <w:rsid w:val="00FD47C5"/>
    <w:rsid w:val="00FD5709"/>
    <w:rsid w:val="00FD6847"/>
    <w:rsid w:val="00FD7604"/>
    <w:rsid w:val="00FE052F"/>
    <w:rsid w:val="00FF398E"/>
    <w:rsid w:val="00FF3E96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8A1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26A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43C9E"/>
    <w:pPr>
      <w:keepNext/>
      <w:jc w:val="center"/>
      <w:outlineLvl w:val="0"/>
    </w:pPr>
    <w:rPr>
      <w:rFonts w:eastAsia="Batang"/>
      <w:color w:val="0000FF"/>
      <w:sz w:val="32"/>
      <w:szCs w:val="20"/>
      <w:lang w:val="x-none" w:eastAsia="uk-UA"/>
    </w:rPr>
  </w:style>
  <w:style w:type="paragraph" w:styleId="2">
    <w:name w:val="heading 2"/>
    <w:basedOn w:val="a"/>
    <w:next w:val="a"/>
    <w:link w:val="20"/>
    <w:qFormat/>
    <w:rsid w:val="00143C9E"/>
    <w:pPr>
      <w:keepNext/>
      <w:jc w:val="center"/>
      <w:outlineLvl w:val="1"/>
    </w:pPr>
    <w:rPr>
      <w:rFonts w:eastAsia="Batang"/>
      <w:b/>
      <w:sz w:val="28"/>
      <w:szCs w:val="20"/>
      <w:lang w:val="x-none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3518A"/>
    <w:rPr>
      <w:rFonts w:eastAsia="Batang"/>
      <w:color w:val="0000FF"/>
      <w:sz w:val="32"/>
      <w:lang w:eastAsia="uk-UA"/>
    </w:rPr>
  </w:style>
  <w:style w:type="character" w:customStyle="1" w:styleId="20">
    <w:name w:val="Заголовок 2 Знак"/>
    <w:link w:val="2"/>
    <w:rsid w:val="0043518A"/>
    <w:rPr>
      <w:rFonts w:eastAsia="Batang"/>
      <w:b/>
      <w:sz w:val="28"/>
      <w:lang w:eastAsia="uk-UA"/>
    </w:rPr>
  </w:style>
  <w:style w:type="paragraph" w:styleId="a3">
    <w:name w:val="Balloon Text"/>
    <w:basedOn w:val="a"/>
    <w:link w:val="a4"/>
    <w:uiPriority w:val="99"/>
    <w:semiHidden/>
    <w:rsid w:val="00271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5AB"/>
    <w:rPr>
      <w:rFonts w:ascii="Tahoma" w:hAnsi="Tahoma" w:cs="Tahoma"/>
      <w:sz w:val="16"/>
      <w:szCs w:val="16"/>
      <w:lang w:val="ru-RU" w:eastAsia="ru-RU"/>
    </w:rPr>
  </w:style>
  <w:style w:type="character" w:styleId="a5">
    <w:name w:val="Hyperlink"/>
    <w:uiPriority w:val="99"/>
    <w:rsid w:val="00CE10FB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C155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43518A"/>
    <w:rPr>
      <w:sz w:val="24"/>
      <w:szCs w:val="24"/>
    </w:rPr>
  </w:style>
  <w:style w:type="paragraph" w:styleId="a8">
    <w:name w:val="footer"/>
    <w:basedOn w:val="a"/>
    <w:rsid w:val="00C15539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6801CD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F54A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F54A7A"/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FB53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page number"/>
    <w:basedOn w:val="a0"/>
    <w:rsid w:val="00843CD7"/>
  </w:style>
  <w:style w:type="paragraph" w:styleId="ac">
    <w:name w:val="caption"/>
    <w:basedOn w:val="a"/>
    <w:next w:val="a"/>
    <w:qFormat/>
    <w:rsid w:val="002B3791"/>
    <w:rPr>
      <w:rFonts w:eastAsia="Calibri"/>
      <w:szCs w:val="20"/>
    </w:rPr>
  </w:style>
  <w:style w:type="paragraph" w:styleId="21">
    <w:name w:val="Body Text 2"/>
    <w:basedOn w:val="a"/>
    <w:link w:val="22"/>
    <w:uiPriority w:val="99"/>
    <w:unhideWhenUsed/>
    <w:rsid w:val="00833E7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833E7F"/>
    <w:rPr>
      <w:sz w:val="24"/>
      <w:szCs w:val="24"/>
      <w:lang w:val="ru-RU" w:eastAsia="ru-RU"/>
    </w:rPr>
  </w:style>
  <w:style w:type="table" w:styleId="ad">
    <w:name w:val="Table Grid"/>
    <w:basedOn w:val="a1"/>
    <w:uiPriority w:val="39"/>
    <w:rsid w:val="00833E7F"/>
    <w:pPr>
      <w:jc w:val="center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974157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8B65A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rsid w:val="008B65AB"/>
    <w:rPr>
      <w:rFonts w:asciiTheme="minorHAnsi" w:eastAsiaTheme="minorHAnsi" w:hAnsiTheme="minorHAnsi" w:cstheme="minorBidi"/>
      <w:lang w:val="ru-RU" w:eastAsia="en-US"/>
    </w:rPr>
  </w:style>
  <w:style w:type="character" w:styleId="af1">
    <w:name w:val="footnote reference"/>
    <w:basedOn w:val="a0"/>
    <w:uiPriority w:val="99"/>
    <w:unhideWhenUsed/>
    <w:rsid w:val="008B65AB"/>
    <w:rPr>
      <w:vertAlign w:val="superscript"/>
    </w:rPr>
  </w:style>
  <w:style w:type="character" w:styleId="af2">
    <w:name w:val="FollowedHyperlink"/>
    <w:basedOn w:val="a0"/>
    <w:uiPriority w:val="99"/>
    <w:unhideWhenUsed/>
    <w:rsid w:val="00226A07"/>
    <w:rPr>
      <w:color w:val="800080"/>
      <w:u w:val="single"/>
    </w:rPr>
  </w:style>
  <w:style w:type="paragraph" w:customStyle="1" w:styleId="xl63">
    <w:name w:val="xl63"/>
    <w:basedOn w:val="a"/>
    <w:rsid w:val="00226A07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6">
    <w:name w:val="xl66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69">
    <w:name w:val="xl69"/>
    <w:basedOn w:val="a"/>
    <w:rsid w:val="00226A07"/>
    <w:pP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226A07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1">
    <w:name w:val="xl71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73">
    <w:name w:val="xl73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74">
    <w:name w:val="xl74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226A07"/>
    <w:pP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226A07"/>
    <w:pPr>
      <w:shd w:val="clear" w:color="000000" w:fill="FFFFCC"/>
      <w:spacing w:before="100" w:beforeAutospacing="1" w:after="100" w:afterAutospacing="1"/>
    </w:pPr>
  </w:style>
  <w:style w:type="paragraph" w:customStyle="1" w:styleId="xl78">
    <w:name w:val="xl78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</w:style>
  <w:style w:type="paragraph" w:customStyle="1" w:styleId="xl79">
    <w:name w:val="xl79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226A07"/>
    <w:pP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226A0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8">
    <w:name w:val="xl88"/>
    <w:basedOn w:val="a"/>
    <w:rsid w:val="00226A0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9">
    <w:name w:val="xl89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0">
    <w:name w:val="xl90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1">
    <w:name w:val="xl91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2">
    <w:name w:val="xl92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5">
    <w:name w:val="xl95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6">
    <w:name w:val="xl96"/>
    <w:basedOn w:val="a"/>
    <w:rsid w:val="00226A07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7">
    <w:name w:val="xl97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226A0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9">
    <w:name w:val="xl99"/>
    <w:basedOn w:val="a"/>
    <w:rsid w:val="00226A0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1">
    <w:name w:val="xl101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2">
    <w:name w:val="xl102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3">
    <w:name w:val="xl103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4">
    <w:name w:val="xl104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5">
    <w:name w:val="xl105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9">
    <w:name w:val="xl109"/>
    <w:basedOn w:val="a"/>
    <w:rsid w:val="00226A0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0">
    <w:name w:val="xl110"/>
    <w:basedOn w:val="a"/>
    <w:rsid w:val="00226A0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1">
    <w:name w:val="xl111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12">
    <w:name w:val="xl112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4">
    <w:name w:val="xl114"/>
    <w:basedOn w:val="a"/>
    <w:rsid w:val="00226A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5">
    <w:name w:val="xl115"/>
    <w:basedOn w:val="a"/>
    <w:rsid w:val="00226A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6">
    <w:name w:val="xl116"/>
    <w:basedOn w:val="a"/>
    <w:rsid w:val="00226A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226A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character" w:customStyle="1" w:styleId="x193iq5w">
    <w:name w:val="x193iq5w"/>
    <w:basedOn w:val="a0"/>
    <w:rsid w:val="0015300D"/>
  </w:style>
  <w:style w:type="character" w:styleId="af3">
    <w:name w:val="Strong"/>
    <w:basedOn w:val="a0"/>
    <w:uiPriority w:val="22"/>
    <w:qFormat/>
    <w:rsid w:val="0015300D"/>
    <w:rPr>
      <w:b/>
      <w:bCs/>
    </w:rPr>
  </w:style>
  <w:style w:type="paragraph" w:styleId="af4">
    <w:name w:val="Normal (Web)"/>
    <w:basedOn w:val="a"/>
    <w:uiPriority w:val="99"/>
    <w:unhideWhenUsed/>
    <w:rsid w:val="00ED7B7A"/>
    <w:pPr>
      <w:spacing w:before="100" w:beforeAutospacing="1" w:after="100" w:afterAutospacing="1"/>
    </w:pPr>
  </w:style>
  <w:style w:type="paragraph" w:customStyle="1" w:styleId="xl118">
    <w:name w:val="xl118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20">
    <w:name w:val="xl120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21">
    <w:name w:val="xl121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5">
    <w:name w:val="xl125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</w:style>
  <w:style w:type="paragraph" w:customStyle="1" w:styleId="xl126">
    <w:name w:val="xl126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7">
    <w:name w:val="xl127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3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0">
    <w:name w:val="xl130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3F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2">
    <w:name w:val="xl132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3F3"/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8">
    <w:name w:val="xl138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9">
    <w:name w:val="xl139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0">
    <w:name w:val="xl140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1">
    <w:name w:val="xl141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2">
    <w:name w:val="xl142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3">
    <w:name w:val="xl143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4">
    <w:name w:val="xl144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45">
    <w:name w:val="xl145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6065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49">
    <w:name w:val="xl149"/>
    <w:basedOn w:val="a"/>
    <w:rsid w:val="006065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50">
    <w:name w:val="xl150"/>
    <w:basedOn w:val="a"/>
    <w:rsid w:val="006065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51">
    <w:name w:val="xl151"/>
    <w:basedOn w:val="a"/>
    <w:rsid w:val="006065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52">
    <w:name w:val="xl152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3">
    <w:name w:val="xl153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4">
    <w:name w:val="xl154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5">
    <w:name w:val="xl155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6">
    <w:name w:val="xl156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7">
    <w:name w:val="xl157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8">
    <w:name w:val="xl158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9">
    <w:name w:val="xl159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0">
    <w:name w:val="xl160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1">
    <w:name w:val="xl161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3F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2">
    <w:name w:val="xl162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FDD3F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3F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4">
    <w:name w:val="xl164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5">
    <w:name w:val="xl165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6">
    <w:name w:val="xl166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7">
    <w:name w:val="xl167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8">
    <w:name w:val="xl168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9">
    <w:name w:val="xl169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0">
    <w:name w:val="xl170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1">
    <w:name w:val="xl171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2">
    <w:name w:val="xl172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26A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43C9E"/>
    <w:pPr>
      <w:keepNext/>
      <w:jc w:val="center"/>
      <w:outlineLvl w:val="0"/>
    </w:pPr>
    <w:rPr>
      <w:rFonts w:eastAsia="Batang"/>
      <w:color w:val="0000FF"/>
      <w:sz w:val="32"/>
      <w:szCs w:val="20"/>
      <w:lang w:val="x-none" w:eastAsia="uk-UA"/>
    </w:rPr>
  </w:style>
  <w:style w:type="paragraph" w:styleId="2">
    <w:name w:val="heading 2"/>
    <w:basedOn w:val="a"/>
    <w:next w:val="a"/>
    <w:link w:val="20"/>
    <w:qFormat/>
    <w:rsid w:val="00143C9E"/>
    <w:pPr>
      <w:keepNext/>
      <w:jc w:val="center"/>
      <w:outlineLvl w:val="1"/>
    </w:pPr>
    <w:rPr>
      <w:rFonts w:eastAsia="Batang"/>
      <w:b/>
      <w:sz w:val="28"/>
      <w:szCs w:val="20"/>
      <w:lang w:val="x-none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3518A"/>
    <w:rPr>
      <w:rFonts w:eastAsia="Batang"/>
      <w:color w:val="0000FF"/>
      <w:sz w:val="32"/>
      <w:lang w:eastAsia="uk-UA"/>
    </w:rPr>
  </w:style>
  <w:style w:type="character" w:customStyle="1" w:styleId="20">
    <w:name w:val="Заголовок 2 Знак"/>
    <w:link w:val="2"/>
    <w:rsid w:val="0043518A"/>
    <w:rPr>
      <w:rFonts w:eastAsia="Batang"/>
      <w:b/>
      <w:sz w:val="28"/>
      <w:lang w:eastAsia="uk-UA"/>
    </w:rPr>
  </w:style>
  <w:style w:type="paragraph" w:styleId="a3">
    <w:name w:val="Balloon Text"/>
    <w:basedOn w:val="a"/>
    <w:link w:val="a4"/>
    <w:uiPriority w:val="99"/>
    <w:semiHidden/>
    <w:rsid w:val="00271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5AB"/>
    <w:rPr>
      <w:rFonts w:ascii="Tahoma" w:hAnsi="Tahoma" w:cs="Tahoma"/>
      <w:sz w:val="16"/>
      <w:szCs w:val="16"/>
      <w:lang w:val="ru-RU" w:eastAsia="ru-RU"/>
    </w:rPr>
  </w:style>
  <w:style w:type="character" w:styleId="a5">
    <w:name w:val="Hyperlink"/>
    <w:uiPriority w:val="99"/>
    <w:rsid w:val="00CE10FB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C155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43518A"/>
    <w:rPr>
      <w:sz w:val="24"/>
      <w:szCs w:val="24"/>
    </w:rPr>
  </w:style>
  <w:style w:type="paragraph" w:styleId="a8">
    <w:name w:val="footer"/>
    <w:basedOn w:val="a"/>
    <w:rsid w:val="00C15539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6801CD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F54A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F54A7A"/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FB53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page number"/>
    <w:basedOn w:val="a0"/>
    <w:rsid w:val="00843CD7"/>
  </w:style>
  <w:style w:type="paragraph" w:styleId="ac">
    <w:name w:val="caption"/>
    <w:basedOn w:val="a"/>
    <w:next w:val="a"/>
    <w:qFormat/>
    <w:rsid w:val="002B3791"/>
    <w:rPr>
      <w:rFonts w:eastAsia="Calibri"/>
      <w:szCs w:val="20"/>
    </w:rPr>
  </w:style>
  <w:style w:type="paragraph" w:styleId="21">
    <w:name w:val="Body Text 2"/>
    <w:basedOn w:val="a"/>
    <w:link w:val="22"/>
    <w:uiPriority w:val="99"/>
    <w:unhideWhenUsed/>
    <w:rsid w:val="00833E7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833E7F"/>
    <w:rPr>
      <w:sz w:val="24"/>
      <w:szCs w:val="24"/>
      <w:lang w:val="ru-RU" w:eastAsia="ru-RU"/>
    </w:rPr>
  </w:style>
  <w:style w:type="table" w:styleId="ad">
    <w:name w:val="Table Grid"/>
    <w:basedOn w:val="a1"/>
    <w:uiPriority w:val="39"/>
    <w:rsid w:val="00833E7F"/>
    <w:pPr>
      <w:jc w:val="center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974157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8B65A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rsid w:val="008B65AB"/>
    <w:rPr>
      <w:rFonts w:asciiTheme="minorHAnsi" w:eastAsiaTheme="minorHAnsi" w:hAnsiTheme="minorHAnsi" w:cstheme="minorBidi"/>
      <w:lang w:val="ru-RU" w:eastAsia="en-US"/>
    </w:rPr>
  </w:style>
  <w:style w:type="character" w:styleId="af1">
    <w:name w:val="footnote reference"/>
    <w:basedOn w:val="a0"/>
    <w:uiPriority w:val="99"/>
    <w:unhideWhenUsed/>
    <w:rsid w:val="008B65AB"/>
    <w:rPr>
      <w:vertAlign w:val="superscript"/>
    </w:rPr>
  </w:style>
  <w:style w:type="character" w:styleId="af2">
    <w:name w:val="FollowedHyperlink"/>
    <w:basedOn w:val="a0"/>
    <w:uiPriority w:val="99"/>
    <w:unhideWhenUsed/>
    <w:rsid w:val="00226A07"/>
    <w:rPr>
      <w:color w:val="800080"/>
      <w:u w:val="single"/>
    </w:rPr>
  </w:style>
  <w:style w:type="paragraph" w:customStyle="1" w:styleId="xl63">
    <w:name w:val="xl63"/>
    <w:basedOn w:val="a"/>
    <w:rsid w:val="00226A07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6">
    <w:name w:val="xl66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69">
    <w:name w:val="xl69"/>
    <w:basedOn w:val="a"/>
    <w:rsid w:val="00226A07"/>
    <w:pP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226A07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1">
    <w:name w:val="xl71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73">
    <w:name w:val="xl73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74">
    <w:name w:val="xl74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226A07"/>
    <w:pP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226A07"/>
    <w:pPr>
      <w:shd w:val="clear" w:color="000000" w:fill="FFFFCC"/>
      <w:spacing w:before="100" w:beforeAutospacing="1" w:after="100" w:afterAutospacing="1"/>
    </w:pPr>
  </w:style>
  <w:style w:type="paragraph" w:customStyle="1" w:styleId="xl78">
    <w:name w:val="xl78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</w:style>
  <w:style w:type="paragraph" w:customStyle="1" w:styleId="xl79">
    <w:name w:val="xl79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226A07"/>
    <w:pP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226A0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8">
    <w:name w:val="xl88"/>
    <w:basedOn w:val="a"/>
    <w:rsid w:val="00226A0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9">
    <w:name w:val="xl89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0">
    <w:name w:val="xl90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1">
    <w:name w:val="xl91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2">
    <w:name w:val="xl92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5">
    <w:name w:val="xl95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6">
    <w:name w:val="xl96"/>
    <w:basedOn w:val="a"/>
    <w:rsid w:val="00226A07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7">
    <w:name w:val="xl97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226A0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9">
    <w:name w:val="xl99"/>
    <w:basedOn w:val="a"/>
    <w:rsid w:val="00226A0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1">
    <w:name w:val="xl101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2">
    <w:name w:val="xl102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3">
    <w:name w:val="xl103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4">
    <w:name w:val="xl104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5">
    <w:name w:val="xl105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226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9">
    <w:name w:val="xl109"/>
    <w:basedOn w:val="a"/>
    <w:rsid w:val="00226A0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0">
    <w:name w:val="xl110"/>
    <w:basedOn w:val="a"/>
    <w:rsid w:val="00226A0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1">
    <w:name w:val="xl111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12">
    <w:name w:val="xl112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226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4">
    <w:name w:val="xl114"/>
    <w:basedOn w:val="a"/>
    <w:rsid w:val="00226A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5">
    <w:name w:val="xl115"/>
    <w:basedOn w:val="a"/>
    <w:rsid w:val="00226A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6">
    <w:name w:val="xl116"/>
    <w:basedOn w:val="a"/>
    <w:rsid w:val="00226A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226A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character" w:customStyle="1" w:styleId="x193iq5w">
    <w:name w:val="x193iq5w"/>
    <w:basedOn w:val="a0"/>
    <w:rsid w:val="0015300D"/>
  </w:style>
  <w:style w:type="character" w:styleId="af3">
    <w:name w:val="Strong"/>
    <w:basedOn w:val="a0"/>
    <w:uiPriority w:val="22"/>
    <w:qFormat/>
    <w:rsid w:val="0015300D"/>
    <w:rPr>
      <w:b/>
      <w:bCs/>
    </w:rPr>
  </w:style>
  <w:style w:type="paragraph" w:styleId="af4">
    <w:name w:val="Normal (Web)"/>
    <w:basedOn w:val="a"/>
    <w:uiPriority w:val="99"/>
    <w:unhideWhenUsed/>
    <w:rsid w:val="00ED7B7A"/>
    <w:pPr>
      <w:spacing w:before="100" w:beforeAutospacing="1" w:after="100" w:afterAutospacing="1"/>
    </w:pPr>
  </w:style>
  <w:style w:type="paragraph" w:customStyle="1" w:styleId="xl118">
    <w:name w:val="xl118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20">
    <w:name w:val="xl120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21">
    <w:name w:val="xl121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5">
    <w:name w:val="xl125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</w:style>
  <w:style w:type="paragraph" w:customStyle="1" w:styleId="xl126">
    <w:name w:val="xl126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7">
    <w:name w:val="xl127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3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0">
    <w:name w:val="xl130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3F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2">
    <w:name w:val="xl132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3F3"/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8">
    <w:name w:val="xl138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9">
    <w:name w:val="xl139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0">
    <w:name w:val="xl140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1">
    <w:name w:val="xl141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2">
    <w:name w:val="xl142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3">
    <w:name w:val="xl143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4">
    <w:name w:val="xl144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45">
    <w:name w:val="xl145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6065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49">
    <w:name w:val="xl149"/>
    <w:basedOn w:val="a"/>
    <w:rsid w:val="006065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50">
    <w:name w:val="xl150"/>
    <w:basedOn w:val="a"/>
    <w:rsid w:val="006065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51">
    <w:name w:val="xl151"/>
    <w:basedOn w:val="a"/>
    <w:rsid w:val="006065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52">
    <w:name w:val="xl152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3">
    <w:name w:val="xl153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4">
    <w:name w:val="xl154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5">
    <w:name w:val="xl155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6">
    <w:name w:val="xl156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7">
    <w:name w:val="xl157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8">
    <w:name w:val="xl158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9">
    <w:name w:val="xl159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0">
    <w:name w:val="xl160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1">
    <w:name w:val="xl161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3F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2">
    <w:name w:val="xl162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FDD3F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3F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4">
    <w:name w:val="xl164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5">
    <w:name w:val="xl165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6">
    <w:name w:val="xl166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7">
    <w:name w:val="xl167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8">
    <w:name w:val="xl168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9">
    <w:name w:val="xl169"/>
    <w:basedOn w:val="a"/>
    <w:rsid w:val="006065AD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0">
    <w:name w:val="xl170"/>
    <w:basedOn w:val="a"/>
    <w:rsid w:val="006065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1">
    <w:name w:val="xl171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2">
    <w:name w:val="xl172"/>
    <w:basedOn w:val="a"/>
    <w:rsid w:val="00606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6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64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122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1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52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94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49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692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7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1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72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831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0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lya\Downloads\&#1064;&#1040;&#1041;&#1051;&#1054;&#1053;%20-%20&#1053;&#1040;&#1050;&#1040;&#1047;%20&#1079;&#1072;%20&#1044;&#1057;&#1058;&#1059;%204163_2020%20.dotx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4E4DE-2860-4409-9CD0-3C60BC72E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- НАКАЗ за ДСТУ 4163_2020 </Template>
  <TotalTime>214</TotalTime>
  <Pages>20</Pages>
  <Words>4684</Words>
  <Characters>26705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SPecialiST RePack</Company>
  <LinksUpToDate>false</LinksUpToDate>
  <CharactersWithSpaces>31327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Rychko Nelya</dc:creator>
  <cp:lastModifiedBy>Moroz</cp:lastModifiedBy>
  <cp:revision>12</cp:revision>
  <cp:lastPrinted>2025-01-02T08:00:00Z</cp:lastPrinted>
  <dcterms:created xsi:type="dcterms:W3CDTF">2026-03-19T08:16:00Z</dcterms:created>
  <dcterms:modified xsi:type="dcterms:W3CDTF">2026-03-23T07:05:00Z</dcterms:modified>
</cp:coreProperties>
</file>